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54767EFB" w:rsidR="00CE6D2C" w:rsidRDefault="00BA6514"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r w:rsidRPr="00461A93">
        <mc:AlternateContent>
          <mc:Choice Requires="wps">
            <w:drawing>
              <wp:anchor distT="0" distB="215900" distL="114300" distR="114300" simplePos="0" relativeHeight="251659264" behindDoc="0" locked="0" layoutInCell="1" allowOverlap="1" wp14:anchorId="3C7E888D" wp14:editId="645D2657">
                <wp:simplePos x="0" y="0"/>
                <wp:positionH relativeFrom="margin">
                  <wp:posOffset>4445</wp:posOffset>
                </wp:positionH>
                <wp:positionV relativeFrom="margin">
                  <wp:posOffset>550545</wp:posOffset>
                </wp:positionV>
                <wp:extent cx="5859145" cy="1764665"/>
                <wp:effectExtent l="0" t="0" r="0" b="635"/>
                <wp:wrapSquare wrapText="bothSides"/>
                <wp:docPr id="1352369246" name="Rounded Rectangle 8"/>
                <wp:cNvGraphicFramePr/>
                <a:graphic xmlns:a="http://schemas.openxmlformats.org/drawingml/2006/main">
                  <a:graphicData uri="http://schemas.microsoft.com/office/word/2010/wordprocessingShape">
                    <wps:wsp>
                      <wps:cNvSpPr/>
                      <wps:spPr>
                        <a:xfrm>
                          <a:off x="0" y="0"/>
                          <a:ext cx="5859145" cy="1764665"/>
                        </a:xfrm>
                        <a:prstGeom prst="roundRect">
                          <a:avLst>
                            <a:gd name="adj" fmla="val 2842"/>
                          </a:avLst>
                        </a:prstGeom>
                        <a:solidFill>
                          <a:srgbClr val="D9EBED"/>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7E888D" id="Rounded Rectangle 8" o:spid="_x0000_s1026" style="position:absolute;margin-left:.35pt;margin-top:43.35pt;width:461.35pt;height:138.95pt;z-index:251659264;visibility:visible;mso-wrap-style:square;mso-width-percent:0;mso-height-percent:0;mso-wrap-distance-left:9pt;mso-wrap-distance-top:0;mso-wrap-distance-right:9pt;mso-wrap-distance-bottom:17pt;mso-position-horizontal:absolute;mso-position-horizontal-relative:margin;mso-position-vertical:absolute;mso-position-vertical-relative:margin;mso-width-percent:0;mso-height-percent:0;mso-width-relative:margin;mso-height-relative:margin;v-text-anchor:middle" arcsize="186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" fillcolor="#d9ebed" stroked="f" strokeweight="1pt">
                <v:stroke joinstyle="miter"/>
                <v:textbox inset="6mm,4mm,6mm,3mm">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v:textbox>
                <w10:wrap type="square" anchorx="margin" anchory="margin"/>
              </v:roundrect>
            </w:pict>
          </mc:Fallback>
        </mc:AlternateContent>
      </w:r>
    </w:p>
    <w:p w14:paraId="5C0C0713" w14:textId="77777777" w:rsidR="007E599C" w:rsidRPr="001730AD" w:rsidRDefault="007E599C" w:rsidP="007E599C">
      <w:pPr>
        <w:pStyle w:val="Heading1"/>
      </w:pPr>
      <w:r w:rsidRPr="432A6625">
        <w:t xml:space="preserve">Option One: A prize for everyone </w:t>
      </w:r>
    </w:p>
    <w:p w14:paraId="2882DE8B" w14:textId="2839D7AF" w:rsidR="007E599C" w:rsidRPr="007D6BE3" w:rsidRDefault="007E599C" w:rsidP="007E599C">
      <w:pPr>
        <w:pStyle w:val="Heading2"/>
      </w:pPr>
      <w:r w:rsidRPr="007D6BE3">
        <w:t xml:space="preserve">Big </w:t>
      </w:r>
      <w:r>
        <w:t>I</w:t>
      </w:r>
      <w:r w:rsidRPr="007D6BE3">
        <w:t xml:space="preserve">dea: Jesus has come </w:t>
      </w:r>
      <w:r w:rsidRPr="007E599C">
        <w:t>for</w:t>
      </w:r>
      <w:r w:rsidRPr="007D6BE3">
        <w:t xml:space="preserve"> everyone  </w:t>
      </w:r>
    </w:p>
    <w:p w14:paraId="3FA04E1E" w14:textId="77777777" w:rsidR="007E599C" w:rsidRPr="007D6BE3" w:rsidRDefault="007E599C" w:rsidP="007E599C">
      <w:pPr>
        <w:pStyle w:val="Heading3"/>
      </w:pPr>
      <w:r w:rsidRPr="007D6BE3">
        <w:t>You will need</w:t>
      </w:r>
    </w:p>
    <w:p w14:paraId="03E1A3A7" w14:textId="77777777" w:rsidR="007E599C" w:rsidRPr="00B228D7" w:rsidRDefault="007E599C" w:rsidP="007E599C">
      <w:pPr>
        <w:pStyle w:val="Heading4"/>
        <w:numPr>
          <w:ilvl w:val="0"/>
          <w:numId w:val="33"/>
        </w:numPr>
      </w:pPr>
      <w:r w:rsidRPr="00B228D7">
        <w:t xml:space="preserve">A large bowl/bag of small, wrapped lollies </w:t>
      </w:r>
    </w:p>
    <w:p w14:paraId="024FED7A" w14:textId="77777777" w:rsidR="007E599C" w:rsidRPr="00B228D7" w:rsidRDefault="007E599C" w:rsidP="007E599C">
      <w:pPr>
        <w:pStyle w:val="Heading4"/>
        <w:numPr>
          <w:ilvl w:val="0"/>
          <w:numId w:val="33"/>
        </w:numPr>
      </w:pPr>
      <w:r w:rsidRPr="00B228D7">
        <w:t>A box of wrapped chocolates</w:t>
      </w:r>
    </w:p>
    <w:p w14:paraId="33C1EF49" w14:textId="35C430E1" w:rsidR="007E599C" w:rsidRPr="00B228D7" w:rsidRDefault="007E599C" w:rsidP="007E599C">
      <w:pPr>
        <w:pStyle w:val="Heading4"/>
        <w:numPr>
          <w:ilvl w:val="0"/>
          <w:numId w:val="33"/>
        </w:numPr>
      </w:pPr>
      <w:r w:rsidRPr="00B228D7">
        <w:t>One or two ‘special’ prizes (large chocolate block, gift card, fancy snack, etc.)</w:t>
      </w:r>
    </w:p>
    <w:p w14:paraId="32059664" w14:textId="31B842C0" w:rsidR="007E599C" w:rsidRPr="007D6BE3" w:rsidRDefault="007E599C" w:rsidP="007E599C">
      <w:pPr>
        <w:pStyle w:val="Heading3"/>
      </w:pPr>
      <w:r w:rsidRPr="007D6BE3">
        <w:t>Activity</w:t>
      </w:r>
    </w:p>
    <w:p w14:paraId="1B675020" w14:textId="77777777" w:rsidR="007E599C" w:rsidRPr="00B228D7" w:rsidRDefault="007E599C" w:rsidP="007E599C">
      <w:pPr>
        <w:spacing w:line="276" w:lineRule="auto"/>
        <w:rPr>
          <w:i/>
          <w:iCs/>
          <w:color w:val="000000"/>
        </w:rPr>
      </w:pPr>
      <w:r w:rsidRPr="00B228D7">
        <w:rPr>
          <w:i/>
          <w:iCs/>
          <w:color w:val="000000"/>
        </w:rPr>
        <w:t xml:space="preserve">I’m going to walk around the room and </w:t>
      </w:r>
      <w:bookmarkStart w:id="0" w:name="_Int_SAcvjhPs"/>
      <w:r w:rsidRPr="00B228D7">
        <w:rPr>
          <w:i/>
          <w:iCs/>
          <w:color w:val="000000"/>
        </w:rPr>
        <w:t>hand</w:t>
      </w:r>
      <w:bookmarkEnd w:id="0"/>
      <w:r w:rsidRPr="00B228D7">
        <w:rPr>
          <w:i/>
          <w:iCs/>
          <w:color w:val="000000"/>
        </w:rPr>
        <w:t xml:space="preserve"> out some lollies...</w:t>
      </w:r>
    </w:p>
    <w:p w14:paraId="65798E46" w14:textId="77777777" w:rsidR="007E599C" w:rsidRPr="00B228D7" w:rsidRDefault="007E599C" w:rsidP="007E599C">
      <w:pPr>
        <w:pStyle w:val="ListParagraph"/>
        <w:numPr>
          <w:ilvl w:val="0"/>
          <w:numId w:val="30"/>
        </w:numPr>
        <w:spacing w:after="200" w:line="276" w:lineRule="auto"/>
        <w:rPr>
          <w:color w:val="000000"/>
        </w:rPr>
      </w:pPr>
      <w:r w:rsidRPr="00B228D7">
        <w:rPr>
          <w:i/>
          <w:iCs/>
          <w:color w:val="000000"/>
        </w:rPr>
        <w:t>“I have some lollies here, but they are only for people who are wearing black shoes.”</w:t>
      </w:r>
      <w:r w:rsidRPr="00B228D7">
        <w:rPr>
          <w:color w:val="000000"/>
        </w:rPr>
        <w:t xml:space="preserve"> </w:t>
      </w:r>
      <w:r w:rsidRPr="00B228D7">
        <w:rPr>
          <w:b/>
          <w:bCs/>
          <w:color w:val="000000"/>
        </w:rPr>
        <w:t>Give lollies to everyone who’s wearing black shoes.</w:t>
      </w:r>
      <w:r w:rsidRPr="00B228D7">
        <w:rPr>
          <w:color w:val="000000"/>
        </w:rPr>
        <w:t xml:space="preserve"> </w:t>
      </w:r>
    </w:p>
    <w:p w14:paraId="03540B8B" w14:textId="77777777" w:rsidR="007E599C" w:rsidRPr="00B228D7" w:rsidRDefault="007E599C" w:rsidP="007E599C">
      <w:pPr>
        <w:pStyle w:val="ListParagraph"/>
        <w:numPr>
          <w:ilvl w:val="0"/>
          <w:numId w:val="30"/>
        </w:numPr>
        <w:spacing w:after="200" w:line="276" w:lineRule="auto"/>
        <w:rPr>
          <w:b/>
          <w:bCs/>
          <w:color w:val="000000"/>
        </w:rPr>
      </w:pPr>
      <w:r w:rsidRPr="00B228D7">
        <w:rPr>
          <w:i/>
          <w:iCs/>
          <w:color w:val="000000"/>
        </w:rPr>
        <w:t xml:space="preserve">“I have some other </w:t>
      </w:r>
      <w:proofErr w:type="gramStart"/>
      <w:r w:rsidRPr="00B228D7">
        <w:rPr>
          <w:i/>
          <w:iCs/>
          <w:color w:val="000000"/>
        </w:rPr>
        <w:t>lollies</w:t>
      </w:r>
      <w:proofErr w:type="gramEnd"/>
      <w:r w:rsidRPr="00B228D7">
        <w:rPr>
          <w:i/>
          <w:iCs/>
          <w:color w:val="000000"/>
        </w:rPr>
        <w:t xml:space="preserve"> and they are only for people who are wearing glasses.”</w:t>
      </w:r>
      <w:r w:rsidRPr="00B228D7">
        <w:rPr>
          <w:color w:val="000000"/>
        </w:rPr>
        <w:t xml:space="preserve"> </w:t>
      </w:r>
      <w:r w:rsidRPr="00B228D7">
        <w:rPr>
          <w:b/>
          <w:bCs/>
          <w:color w:val="000000"/>
        </w:rPr>
        <w:t xml:space="preserve">Give lollies to people who are wearing glasses.  </w:t>
      </w:r>
    </w:p>
    <w:p w14:paraId="4A4B8D7E" w14:textId="77777777" w:rsidR="007E599C" w:rsidRPr="00B228D7" w:rsidRDefault="007E599C" w:rsidP="007E599C">
      <w:pPr>
        <w:pStyle w:val="ListParagraph"/>
        <w:numPr>
          <w:ilvl w:val="0"/>
          <w:numId w:val="30"/>
        </w:numPr>
        <w:spacing w:after="200" w:line="276" w:lineRule="auto"/>
        <w:rPr>
          <w:color w:val="000000"/>
        </w:rPr>
      </w:pPr>
      <w:r w:rsidRPr="00B228D7">
        <w:rPr>
          <w:i/>
          <w:iCs/>
          <w:color w:val="000000"/>
        </w:rPr>
        <w:t>“I also have some chocolates. These are only for people who are over 40.”</w:t>
      </w:r>
      <w:r w:rsidRPr="00B228D7">
        <w:rPr>
          <w:color w:val="000000"/>
        </w:rPr>
        <w:t xml:space="preserve"> </w:t>
      </w:r>
      <w:r w:rsidRPr="00B228D7">
        <w:rPr>
          <w:color w:val="000000"/>
        </w:rPr>
        <w:br/>
      </w:r>
      <w:r w:rsidRPr="00B228D7">
        <w:rPr>
          <w:b/>
          <w:bCs/>
          <w:color w:val="000000"/>
        </w:rPr>
        <w:t>Give chocolates to anyone over 40.</w:t>
      </w:r>
      <w:r w:rsidRPr="00B228D7">
        <w:rPr>
          <w:color w:val="000000"/>
        </w:rPr>
        <w:t xml:space="preserve">  </w:t>
      </w:r>
    </w:p>
    <w:p w14:paraId="4F7FE4E1" w14:textId="77777777" w:rsidR="007E599C" w:rsidRPr="00B228D7" w:rsidRDefault="007E599C" w:rsidP="007E599C">
      <w:pPr>
        <w:spacing w:line="276" w:lineRule="auto"/>
        <w:rPr>
          <w:rFonts w:eastAsia="Avenir Next LT Pro" w:cs="Avenir Next LT Pro"/>
          <w:b/>
          <w:bCs/>
          <w:i/>
          <w:iCs/>
          <w:color w:val="000000"/>
          <w:szCs w:val="24"/>
        </w:rPr>
      </w:pPr>
      <w:r w:rsidRPr="00B228D7">
        <w:rPr>
          <w:rFonts w:eastAsia="Avenir Next LT Pro" w:cs="Avenir Next LT Pro"/>
          <w:i/>
          <w:iCs/>
          <w:color w:val="000000"/>
          <w:szCs w:val="24"/>
        </w:rPr>
        <w:lastRenderedPageBreak/>
        <w:t xml:space="preserve">Now I have one more </w:t>
      </w:r>
      <w:proofErr w:type="gramStart"/>
      <w:r w:rsidRPr="00B228D7">
        <w:rPr>
          <w:rFonts w:eastAsia="Avenir Next LT Pro" w:cs="Avenir Next LT Pro"/>
          <w:i/>
          <w:iCs/>
          <w:color w:val="000000"/>
          <w:szCs w:val="24"/>
        </w:rPr>
        <w:t>really good</w:t>
      </w:r>
      <w:proofErr w:type="gramEnd"/>
      <w:r w:rsidRPr="00B228D7">
        <w:rPr>
          <w:rFonts w:eastAsia="Avenir Next LT Pro" w:cs="Avenir Next LT Pro"/>
          <w:i/>
          <w:iCs/>
          <w:color w:val="000000"/>
          <w:szCs w:val="24"/>
        </w:rPr>
        <w:t>, special gift. This one is only for...</w:t>
      </w:r>
      <w:r w:rsidRPr="00B228D7">
        <w:rPr>
          <w:rFonts w:eastAsia="Avenir Next LT Pro" w:cs="Avenir Next LT Pro"/>
          <w:b/>
          <w:bCs/>
          <w:i/>
          <w:iCs/>
          <w:color w:val="000000"/>
          <w:szCs w:val="24"/>
        </w:rPr>
        <w:t xml:space="preserve"> </w:t>
      </w:r>
      <w:r w:rsidRPr="00B228D7">
        <w:rPr>
          <w:rFonts w:eastAsia="Avenir Next LT Pro" w:cs="Avenir Next LT Pro"/>
          <w:b/>
          <w:bCs/>
          <w:i/>
          <w:iCs/>
          <w:color w:val="000000"/>
          <w:szCs w:val="24"/>
        </w:rPr>
        <w:br/>
      </w:r>
      <w:r w:rsidRPr="00B228D7">
        <w:rPr>
          <w:rFonts w:eastAsia="Avenir Next LT Pro" w:cs="Avenir Next LT Pro"/>
          <w:b/>
          <w:bCs/>
          <w:color w:val="000000"/>
          <w:szCs w:val="24"/>
        </w:rPr>
        <w:t>[choose something specific, so that only one or two meet the criteria]</w:t>
      </w:r>
      <w:r w:rsidRPr="00B228D7">
        <w:rPr>
          <w:rFonts w:eastAsia="Avenir Next LT Pro" w:cs="Avenir Next LT Pro"/>
          <w:b/>
          <w:bCs/>
          <w:i/>
          <w:iCs/>
          <w:color w:val="000000"/>
          <w:szCs w:val="24"/>
        </w:rPr>
        <w:t xml:space="preserve">. </w:t>
      </w:r>
    </w:p>
    <w:p w14:paraId="787C6EDE" w14:textId="77777777" w:rsidR="007E599C" w:rsidRPr="00B228D7" w:rsidRDefault="007E599C" w:rsidP="007E599C">
      <w:pPr>
        <w:spacing w:line="276" w:lineRule="auto"/>
        <w:rPr>
          <w:i/>
          <w:iCs/>
          <w:color w:val="000000"/>
        </w:rPr>
      </w:pPr>
      <w:r w:rsidRPr="00B228D7">
        <w:rPr>
          <w:i/>
          <w:iCs/>
          <w:color w:val="000000"/>
        </w:rPr>
        <w:t xml:space="preserve">You might have noticed that the gifts were only for certain people. </w:t>
      </w:r>
    </w:p>
    <w:p w14:paraId="58B62066" w14:textId="77777777" w:rsidR="007E599C" w:rsidRPr="00B228D7" w:rsidRDefault="007E599C" w:rsidP="007E599C">
      <w:pPr>
        <w:spacing w:line="276" w:lineRule="auto"/>
        <w:rPr>
          <w:i/>
          <w:iCs/>
          <w:color w:val="000000"/>
        </w:rPr>
      </w:pPr>
      <w:r w:rsidRPr="00B228D7">
        <w:rPr>
          <w:i/>
          <w:iCs/>
          <w:color w:val="000000"/>
        </w:rPr>
        <w:t xml:space="preserve">At Christmas time, we celebrate the gift of Jesus. He was given to us to lead us back to God and to bring hope, purpose and fullness of life. Jesus wasn’t just born for adults or rich people or people from certain countries — he was born for </w:t>
      </w:r>
      <w:r w:rsidRPr="00B228D7">
        <w:rPr>
          <w:i/>
          <w:iCs/>
          <w:color w:val="000000"/>
          <w:u w:val="single"/>
        </w:rPr>
        <w:t>everyone</w:t>
      </w:r>
      <w:r w:rsidRPr="00B228D7">
        <w:rPr>
          <w:i/>
          <w:iCs/>
          <w:color w:val="000000"/>
        </w:rPr>
        <w:t>! Everyone can receive the gift of Jesus!</w:t>
      </w:r>
    </w:p>
    <w:p w14:paraId="5E05DC85" w14:textId="77777777" w:rsidR="007E599C" w:rsidRPr="00B228D7" w:rsidRDefault="007E599C" w:rsidP="007E599C">
      <w:pPr>
        <w:spacing w:line="276" w:lineRule="auto"/>
        <w:rPr>
          <w:i/>
          <w:iCs/>
          <w:color w:val="000000"/>
          <w:szCs w:val="24"/>
        </w:rPr>
      </w:pPr>
      <w:r w:rsidRPr="00B228D7">
        <w:rPr>
          <w:i/>
          <w:iCs/>
          <w:color w:val="000000"/>
          <w:szCs w:val="24"/>
        </w:rPr>
        <w:t>In Luke 2:8-10, an angel tells some shepherds that Jesus has been born. Luke says,</w:t>
      </w:r>
    </w:p>
    <w:p w14:paraId="21E9B0A3" w14:textId="77777777" w:rsidR="007E599C" w:rsidRPr="00B228D7" w:rsidRDefault="007E599C" w:rsidP="007E599C">
      <w:pPr>
        <w:spacing w:line="276" w:lineRule="auto"/>
        <w:rPr>
          <w:i/>
          <w:iCs/>
          <w:color w:val="000000"/>
        </w:rPr>
      </w:pPr>
      <w:r w:rsidRPr="00B228D7">
        <w:rPr>
          <w:i/>
          <w:iCs/>
          <w:color w:val="000000"/>
        </w:rPr>
        <w:t>“</w:t>
      </w:r>
      <w:r w:rsidRPr="00B228D7">
        <w:rPr>
          <w:i/>
          <w:iCs/>
          <w:color w:val="000000"/>
          <w:vertAlign w:val="superscript"/>
        </w:rPr>
        <w:t>8</w:t>
      </w:r>
      <w:r w:rsidRPr="00B228D7">
        <w:rPr>
          <w:i/>
          <w:iCs/>
          <w:color w:val="000000"/>
        </w:rPr>
        <w:t xml:space="preserve">That night there were shepherds staying in the fields nearby, guarding their flocks of sheep. </w:t>
      </w:r>
      <w:r w:rsidRPr="00B228D7">
        <w:rPr>
          <w:i/>
          <w:iCs/>
          <w:color w:val="000000"/>
          <w:vertAlign w:val="superscript"/>
        </w:rPr>
        <w:t xml:space="preserve">9 </w:t>
      </w:r>
      <w:r w:rsidRPr="00B228D7">
        <w:rPr>
          <w:i/>
          <w:iCs/>
          <w:color w:val="000000"/>
        </w:rPr>
        <w:t xml:space="preserve">Suddenly, an angel of the Lord appeared among them, and the radiance of the Lord’s glory surrounded them. They were terrified, </w:t>
      </w:r>
      <w:r w:rsidRPr="00B228D7">
        <w:rPr>
          <w:i/>
          <w:iCs/>
          <w:color w:val="000000"/>
          <w:vertAlign w:val="superscript"/>
        </w:rPr>
        <w:t xml:space="preserve">10 </w:t>
      </w:r>
      <w:r w:rsidRPr="00B228D7">
        <w:rPr>
          <w:i/>
          <w:iCs/>
          <w:color w:val="000000"/>
        </w:rPr>
        <w:t>but the angel reassured them. “Don’t be afraid!” he said. “I bring you good news that will bring great joy to all people.”</w:t>
      </w:r>
      <w:r w:rsidRPr="00B228D7">
        <w:rPr>
          <w:rStyle w:val="FootnoteReference"/>
          <w:rFonts w:eastAsia="Avenir Next LT Pro" w:cs="Avenir Next LT Pro"/>
          <w:i/>
          <w:iCs/>
          <w:color w:val="000000"/>
        </w:rPr>
        <w:footnoteReference w:id="1"/>
      </w:r>
    </w:p>
    <w:p w14:paraId="733F176B" w14:textId="5DF22CCD" w:rsidR="007E599C" w:rsidRPr="00B228D7" w:rsidRDefault="007E599C" w:rsidP="007E599C">
      <w:pPr>
        <w:spacing w:line="276" w:lineRule="auto"/>
        <w:rPr>
          <w:i/>
          <w:iCs/>
          <w:color w:val="000000"/>
        </w:rPr>
      </w:pPr>
      <w:r w:rsidRPr="00B228D7">
        <w:rPr>
          <w:i/>
          <w:iCs/>
          <w:color w:val="000000"/>
        </w:rPr>
        <w:t xml:space="preserve">Did you hear that? The angel said that the gift of Jesus would bring great joy to </w:t>
      </w:r>
      <w:r w:rsidRPr="00B228D7">
        <w:rPr>
          <w:i/>
          <w:iCs/>
          <w:color w:val="000000"/>
          <w:u w:val="single"/>
        </w:rPr>
        <w:t>“all people</w:t>
      </w:r>
      <w:r w:rsidRPr="00B228D7">
        <w:rPr>
          <w:i/>
          <w:iCs/>
          <w:color w:val="000000"/>
        </w:rPr>
        <w:t xml:space="preserve">”. Not just some people, </w:t>
      </w:r>
      <w:r w:rsidRPr="00B228D7">
        <w:rPr>
          <w:i/>
          <w:iCs/>
          <w:color w:val="000000"/>
          <w:u w:val="single"/>
        </w:rPr>
        <w:t>all people</w:t>
      </w:r>
      <w:r w:rsidRPr="00B228D7">
        <w:rPr>
          <w:i/>
          <w:iCs/>
          <w:color w:val="000000"/>
        </w:rPr>
        <w:t>. And who did God choose to announce Jesus’ birth to? Not fancy or popular people, but shepherds who were out in fields with sheep. Jesus came for all people everywhere, for rich and poor, near and far, young and old. He came for everyone!</w:t>
      </w:r>
    </w:p>
    <w:p w14:paraId="4433DE74" w14:textId="77777777" w:rsidR="007E599C" w:rsidRPr="007E599C" w:rsidRDefault="007E599C" w:rsidP="007E599C">
      <w:pPr>
        <w:spacing w:line="276" w:lineRule="auto"/>
        <w:rPr>
          <w:b/>
          <w:bCs/>
          <w:i/>
          <w:iCs/>
        </w:rPr>
      </w:pPr>
    </w:p>
    <w:p w14:paraId="567246DA" w14:textId="77777777" w:rsidR="007E599C" w:rsidRPr="001730AD" w:rsidRDefault="007E599C" w:rsidP="007E599C">
      <w:pPr>
        <w:pStyle w:val="Heading3"/>
      </w:pPr>
      <w:r w:rsidRPr="196CB9E8">
        <w:t>Prayer</w:t>
      </w:r>
    </w:p>
    <w:p w14:paraId="7914F115" w14:textId="77777777" w:rsidR="007E599C" w:rsidRPr="00B228D7" w:rsidRDefault="007E599C" w:rsidP="007E599C">
      <w:pPr>
        <w:spacing w:line="276" w:lineRule="auto"/>
        <w:rPr>
          <w:i/>
          <w:iCs/>
          <w:color w:val="000000"/>
        </w:rPr>
      </w:pPr>
      <w:r w:rsidRPr="00B228D7">
        <w:rPr>
          <w:i/>
          <w:iCs/>
          <w:color w:val="000000"/>
        </w:rPr>
        <w:t xml:space="preserve">Dear God, </w:t>
      </w:r>
    </w:p>
    <w:p w14:paraId="3371B54E" w14:textId="77777777" w:rsidR="007E599C" w:rsidRPr="00B228D7" w:rsidRDefault="007E599C" w:rsidP="007E599C">
      <w:pPr>
        <w:spacing w:line="276" w:lineRule="auto"/>
        <w:rPr>
          <w:i/>
          <w:iCs/>
          <w:color w:val="000000"/>
        </w:rPr>
      </w:pPr>
      <w:r w:rsidRPr="00B228D7">
        <w:rPr>
          <w:i/>
          <w:iCs/>
          <w:color w:val="000000"/>
        </w:rPr>
        <w:t xml:space="preserve">Thank you for sending your </w:t>
      </w:r>
      <w:proofErr w:type="gramStart"/>
      <w:r w:rsidRPr="00B228D7">
        <w:rPr>
          <w:i/>
          <w:iCs/>
          <w:color w:val="000000"/>
        </w:rPr>
        <w:t>Son</w:t>
      </w:r>
      <w:proofErr w:type="gramEnd"/>
      <w:r w:rsidRPr="00B228D7">
        <w:rPr>
          <w:i/>
          <w:iCs/>
          <w:color w:val="000000"/>
        </w:rPr>
        <w:t xml:space="preserve"> into the world as a gift for all people. Thank you that everyone who chooses to follow you can find hope, joy and life through Jesus!</w:t>
      </w:r>
    </w:p>
    <w:p w14:paraId="2C4542C9" w14:textId="77777777" w:rsidR="007E599C" w:rsidRPr="00B228D7" w:rsidRDefault="007E599C" w:rsidP="007E599C">
      <w:pPr>
        <w:spacing w:line="276" w:lineRule="auto"/>
        <w:rPr>
          <w:i/>
          <w:iCs/>
          <w:color w:val="000000"/>
        </w:rPr>
      </w:pPr>
      <w:r w:rsidRPr="00B228D7">
        <w:rPr>
          <w:i/>
          <w:iCs/>
          <w:color w:val="000000"/>
        </w:rPr>
        <w:t>In Jesus’ name, Amen.</w:t>
      </w:r>
    </w:p>
    <w:p w14:paraId="781FDD80" w14:textId="77777777" w:rsidR="007E599C" w:rsidRPr="001730AD" w:rsidRDefault="007E599C" w:rsidP="007E599C">
      <w:pPr>
        <w:spacing w:line="276" w:lineRule="auto"/>
      </w:pPr>
    </w:p>
    <w:p w14:paraId="79817873" w14:textId="77777777" w:rsidR="007E599C" w:rsidRDefault="007E599C" w:rsidP="007E599C">
      <w:pPr>
        <w:spacing w:line="276" w:lineRule="auto"/>
        <w:rPr>
          <w:rFonts w:eastAsia="Avenir Next LT Pro" w:cs="Avenir Next LT Pro"/>
          <w:b/>
          <w:color w:val="EE343F"/>
          <w:sz w:val="48"/>
          <w:szCs w:val="32"/>
        </w:rPr>
      </w:pPr>
      <w:r w:rsidRPr="432A6625">
        <w:rPr>
          <w:rFonts w:eastAsia="Avenir Next LT Pro" w:cs="Avenir Next LT Pro"/>
        </w:rPr>
        <w:br w:type="page"/>
      </w:r>
    </w:p>
    <w:p w14:paraId="76F6C4D7" w14:textId="5539817C" w:rsidR="007E599C" w:rsidRPr="001730AD" w:rsidRDefault="007E599C" w:rsidP="007E599C">
      <w:pPr>
        <w:pStyle w:val="Heading1"/>
      </w:pPr>
      <w:r w:rsidRPr="432A6625">
        <w:lastRenderedPageBreak/>
        <w:t>Option Two: Guess the character</w:t>
      </w:r>
    </w:p>
    <w:p w14:paraId="03D99DFC" w14:textId="3637AE12" w:rsidR="007E599C" w:rsidRPr="001730AD" w:rsidRDefault="007E599C" w:rsidP="007E599C">
      <w:pPr>
        <w:pStyle w:val="Heading2"/>
      </w:pPr>
      <w:r w:rsidRPr="007D6BE3">
        <w:t>Big Idea:</w:t>
      </w:r>
      <w:r w:rsidRPr="2083694C">
        <w:t xml:space="preserve"> </w:t>
      </w:r>
      <w:r w:rsidRPr="007E599C">
        <w:t>Jesus</w:t>
      </w:r>
      <w:r w:rsidRPr="2083694C">
        <w:t xml:space="preserve"> has come for everyone  </w:t>
      </w:r>
    </w:p>
    <w:p w14:paraId="4E8E7861" w14:textId="77777777" w:rsidR="007E599C" w:rsidRPr="001730AD" w:rsidRDefault="007E599C" w:rsidP="007E599C">
      <w:pPr>
        <w:pStyle w:val="Heading3"/>
      </w:pPr>
      <w:r w:rsidRPr="001730AD">
        <w:t>You will need</w:t>
      </w:r>
    </w:p>
    <w:p w14:paraId="4AAD050B" w14:textId="77777777" w:rsidR="007E599C" w:rsidRPr="00B228D7" w:rsidRDefault="007E599C" w:rsidP="007E599C">
      <w:pPr>
        <w:pStyle w:val="Heading4"/>
        <w:numPr>
          <w:ilvl w:val="0"/>
          <w:numId w:val="34"/>
        </w:numPr>
      </w:pPr>
      <w:r w:rsidRPr="00B228D7">
        <w:t xml:space="preserve">A4 envelopes </w:t>
      </w:r>
    </w:p>
    <w:p w14:paraId="6AA74EBC" w14:textId="77777777" w:rsidR="007E599C" w:rsidRPr="00B228D7" w:rsidRDefault="007E599C" w:rsidP="007E599C">
      <w:pPr>
        <w:pStyle w:val="Heading4"/>
        <w:numPr>
          <w:ilvl w:val="0"/>
          <w:numId w:val="34"/>
        </w:numPr>
      </w:pPr>
      <w:r w:rsidRPr="00B228D7">
        <w:t xml:space="preserve">Printed A4 sized images  </w:t>
      </w:r>
    </w:p>
    <w:p w14:paraId="2F847709" w14:textId="77777777" w:rsidR="007E599C" w:rsidRPr="00B228D7" w:rsidRDefault="007E599C" w:rsidP="007E599C">
      <w:pPr>
        <w:pStyle w:val="Heading4"/>
        <w:numPr>
          <w:ilvl w:val="0"/>
          <w:numId w:val="34"/>
        </w:numPr>
      </w:pPr>
      <w:r w:rsidRPr="00B228D7">
        <w:t>King Herod</w:t>
      </w:r>
    </w:p>
    <w:p w14:paraId="07D76DF6" w14:textId="77777777" w:rsidR="007E599C" w:rsidRPr="00B228D7" w:rsidRDefault="007E599C" w:rsidP="007E599C">
      <w:pPr>
        <w:pStyle w:val="Heading4"/>
        <w:numPr>
          <w:ilvl w:val="0"/>
          <w:numId w:val="34"/>
        </w:numPr>
      </w:pPr>
      <w:r w:rsidRPr="00B228D7">
        <w:t>Three wise men</w:t>
      </w:r>
    </w:p>
    <w:p w14:paraId="6EA23A1A" w14:textId="77777777" w:rsidR="007E599C" w:rsidRPr="00B228D7" w:rsidRDefault="007E599C" w:rsidP="007E599C">
      <w:pPr>
        <w:pStyle w:val="Heading4"/>
        <w:numPr>
          <w:ilvl w:val="0"/>
          <w:numId w:val="34"/>
        </w:numPr>
      </w:pPr>
      <w:r w:rsidRPr="00B228D7">
        <w:t>Joseph</w:t>
      </w:r>
    </w:p>
    <w:p w14:paraId="609BD913" w14:textId="77777777" w:rsidR="007E599C" w:rsidRPr="00B228D7" w:rsidRDefault="007E599C" w:rsidP="007E599C">
      <w:pPr>
        <w:pStyle w:val="Heading4"/>
        <w:numPr>
          <w:ilvl w:val="0"/>
          <w:numId w:val="34"/>
        </w:numPr>
      </w:pPr>
      <w:r w:rsidRPr="00B228D7">
        <w:t>Mary</w:t>
      </w:r>
    </w:p>
    <w:p w14:paraId="55E3A1D1" w14:textId="77777777" w:rsidR="007E599C" w:rsidRPr="00B228D7" w:rsidRDefault="007E599C" w:rsidP="007E599C">
      <w:pPr>
        <w:pStyle w:val="Heading4"/>
        <w:numPr>
          <w:ilvl w:val="0"/>
          <w:numId w:val="34"/>
        </w:numPr>
      </w:pPr>
      <w:r w:rsidRPr="00B228D7">
        <w:t>The shepherds</w:t>
      </w:r>
    </w:p>
    <w:p w14:paraId="252B5902" w14:textId="4E6CCC07" w:rsidR="007E599C" w:rsidRPr="00B228D7" w:rsidRDefault="007E599C" w:rsidP="007E599C">
      <w:pPr>
        <w:pStyle w:val="Heading4"/>
        <w:numPr>
          <w:ilvl w:val="0"/>
          <w:numId w:val="34"/>
        </w:numPr>
      </w:pPr>
      <w:r w:rsidRPr="00B228D7">
        <w:t>The Innkeeper</w:t>
      </w:r>
    </w:p>
    <w:p w14:paraId="0B0258E1" w14:textId="77777777" w:rsidR="007E599C" w:rsidRPr="001730AD" w:rsidRDefault="007E599C" w:rsidP="007E599C">
      <w:pPr>
        <w:pStyle w:val="Heading3"/>
      </w:pPr>
      <w:r w:rsidRPr="196CB9E8">
        <w:t>Activity</w:t>
      </w:r>
    </w:p>
    <w:p w14:paraId="74185739" w14:textId="77777777" w:rsidR="007E599C" w:rsidRPr="00B228D7" w:rsidRDefault="007E599C" w:rsidP="007E599C">
      <w:pPr>
        <w:keepNext/>
        <w:keepLines/>
        <w:spacing w:before="120" w:after="120" w:line="276" w:lineRule="auto"/>
        <w:rPr>
          <w:bCs/>
          <w:i/>
          <w:color w:val="000000"/>
        </w:rPr>
      </w:pPr>
      <w:r w:rsidRPr="00B228D7">
        <w:rPr>
          <w:bCs/>
          <w:i/>
          <w:color w:val="000000"/>
        </w:rPr>
        <w:t xml:space="preserve">Please form groups with people </w:t>
      </w:r>
      <w:r w:rsidRPr="00B228D7">
        <w:rPr>
          <w:bCs/>
          <w:i/>
          <w:iCs/>
          <w:color w:val="000000"/>
        </w:rPr>
        <w:t>of</w:t>
      </w:r>
      <w:r w:rsidRPr="00B228D7">
        <w:rPr>
          <w:bCs/>
          <w:i/>
          <w:color w:val="000000"/>
        </w:rPr>
        <w:t xml:space="preserve"> different ages. </w:t>
      </w:r>
      <w:r w:rsidRPr="00B228D7">
        <w:rPr>
          <w:bCs/>
          <w:color w:val="000000"/>
        </w:rPr>
        <w:br/>
      </w:r>
      <w:r w:rsidRPr="00B228D7">
        <w:rPr>
          <w:bCs/>
          <w:i/>
          <w:color w:val="000000"/>
        </w:rPr>
        <w:t xml:space="preserve">Each group will be given an envelope with pictures of different characters in the Christmas story. I’m going to read a description of a character from the Christmas story. The first group to hold up the picture of the character that is being described wins. </w:t>
      </w:r>
    </w:p>
    <w:p w14:paraId="64D71B58" w14:textId="77777777" w:rsidR="007E599C" w:rsidRPr="007D6BE3" w:rsidRDefault="007E599C" w:rsidP="007E599C">
      <w:pPr>
        <w:pStyle w:val="Heading5"/>
      </w:pPr>
      <w:r w:rsidRPr="007D6BE3">
        <w:t>Read these descriptions out:</w:t>
      </w:r>
    </w:p>
    <w:p w14:paraId="2B40DF8E" w14:textId="77777777" w:rsidR="007E599C" w:rsidRPr="00B228D7" w:rsidRDefault="007E599C" w:rsidP="007E599C">
      <w:pPr>
        <w:pStyle w:val="ListParagraph"/>
        <w:numPr>
          <w:ilvl w:val="0"/>
          <w:numId w:val="32"/>
        </w:numPr>
        <w:spacing w:before="120" w:after="120" w:line="276" w:lineRule="auto"/>
        <w:rPr>
          <w:color w:val="000000"/>
        </w:rPr>
      </w:pPr>
      <w:r w:rsidRPr="00B228D7">
        <w:rPr>
          <w:i/>
          <w:iCs/>
          <w:color w:val="000000"/>
        </w:rPr>
        <w:t>A powerful ruler who lived in a grand palace and was frightened by the news of a new king being born. He wanted to protect his throne and sent others to search for the baby.</w:t>
      </w:r>
      <w:r w:rsidRPr="00B228D7">
        <w:rPr>
          <w:color w:val="000000"/>
        </w:rPr>
        <w:t xml:space="preserve"> </w:t>
      </w:r>
    </w:p>
    <w:p w14:paraId="72CD033B" w14:textId="77777777" w:rsidR="007E599C" w:rsidRPr="00B228D7" w:rsidRDefault="007E599C" w:rsidP="007E599C">
      <w:pPr>
        <w:spacing w:before="120" w:after="120" w:line="276" w:lineRule="auto"/>
        <w:ind w:left="360"/>
        <w:rPr>
          <w:color w:val="000000"/>
        </w:rPr>
      </w:pPr>
      <w:r w:rsidRPr="00B228D7">
        <w:rPr>
          <w:b/>
          <w:bCs/>
          <w:color w:val="000000"/>
        </w:rPr>
        <w:t>(Answer: King Herod)</w:t>
      </w:r>
    </w:p>
    <w:p w14:paraId="3E01D490" w14:textId="77777777" w:rsidR="007E599C" w:rsidRPr="00B228D7" w:rsidRDefault="007E599C" w:rsidP="007E599C">
      <w:pPr>
        <w:pStyle w:val="ListParagraph"/>
        <w:numPr>
          <w:ilvl w:val="0"/>
          <w:numId w:val="32"/>
        </w:numPr>
        <w:spacing w:before="120" w:after="120" w:line="276" w:lineRule="auto"/>
        <w:rPr>
          <w:color w:val="000000"/>
        </w:rPr>
      </w:pPr>
      <w:r w:rsidRPr="00B228D7">
        <w:rPr>
          <w:i/>
          <w:iCs/>
          <w:color w:val="000000"/>
        </w:rPr>
        <w:t>Travellers from faraway lands who studied the stars and followed a bright light across deserts and towns. They carried valuable gifts to honour a special child.</w:t>
      </w:r>
      <w:r w:rsidRPr="00B228D7">
        <w:rPr>
          <w:color w:val="000000"/>
        </w:rPr>
        <w:t xml:space="preserve"> </w:t>
      </w:r>
    </w:p>
    <w:p w14:paraId="674461F7" w14:textId="77777777" w:rsidR="007E599C" w:rsidRPr="00B228D7" w:rsidRDefault="007E599C" w:rsidP="007E599C">
      <w:pPr>
        <w:spacing w:before="120" w:after="120" w:line="276" w:lineRule="auto"/>
        <w:ind w:left="360"/>
        <w:rPr>
          <w:color w:val="000000"/>
        </w:rPr>
      </w:pPr>
      <w:r w:rsidRPr="00B228D7">
        <w:rPr>
          <w:b/>
          <w:bCs/>
          <w:color w:val="000000"/>
        </w:rPr>
        <w:t>(Answer: Three wise men)</w:t>
      </w:r>
    </w:p>
    <w:p w14:paraId="456F2FC6" w14:textId="77777777" w:rsidR="007E599C" w:rsidRPr="00B228D7" w:rsidRDefault="007E599C" w:rsidP="007E599C">
      <w:pPr>
        <w:pStyle w:val="ListParagraph"/>
        <w:numPr>
          <w:ilvl w:val="0"/>
          <w:numId w:val="32"/>
        </w:numPr>
        <w:spacing w:before="120" w:after="120" w:line="276" w:lineRule="auto"/>
        <w:rPr>
          <w:color w:val="000000"/>
        </w:rPr>
      </w:pPr>
      <w:r w:rsidRPr="00B228D7">
        <w:rPr>
          <w:i/>
          <w:iCs/>
          <w:color w:val="000000"/>
        </w:rPr>
        <w:t>A young woman chosen for a very important role. She travelled a long way before giving birth in a stable.</w:t>
      </w:r>
      <w:r w:rsidRPr="00B228D7">
        <w:rPr>
          <w:color w:val="000000"/>
        </w:rPr>
        <w:t xml:space="preserve"> </w:t>
      </w:r>
    </w:p>
    <w:p w14:paraId="5588A01C" w14:textId="77777777" w:rsidR="007E599C" w:rsidRPr="00B228D7" w:rsidRDefault="007E599C" w:rsidP="007E599C">
      <w:pPr>
        <w:spacing w:before="120" w:after="120" w:line="276" w:lineRule="auto"/>
        <w:ind w:left="360"/>
        <w:rPr>
          <w:color w:val="000000"/>
        </w:rPr>
      </w:pPr>
      <w:r w:rsidRPr="00B228D7">
        <w:rPr>
          <w:b/>
          <w:bCs/>
          <w:color w:val="000000"/>
        </w:rPr>
        <w:t>(Answer: Mary)</w:t>
      </w:r>
    </w:p>
    <w:p w14:paraId="75734290" w14:textId="77777777" w:rsidR="007E599C" w:rsidRPr="00B228D7" w:rsidRDefault="007E599C" w:rsidP="007E599C">
      <w:pPr>
        <w:pStyle w:val="ListParagraph"/>
        <w:numPr>
          <w:ilvl w:val="0"/>
          <w:numId w:val="32"/>
        </w:numPr>
        <w:spacing w:before="120" w:after="120" w:line="276" w:lineRule="auto"/>
        <w:rPr>
          <w:color w:val="000000"/>
        </w:rPr>
      </w:pPr>
      <w:r w:rsidRPr="00B228D7">
        <w:rPr>
          <w:i/>
          <w:iCs/>
          <w:color w:val="000000"/>
        </w:rPr>
        <w:lastRenderedPageBreak/>
        <w:t>Humble workers who spent nights outdoors watching over sheep in the fields. After hearing surprising news, they hurried to see the special baby.</w:t>
      </w:r>
      <w:r w:rsidRPr="00B228D7">
        <w:rPr>
          <w:color w:val="000000"/>
        </w:rPr>
        <w:t xml:space="preserve"> </w:t>
      </w:r>
    </w:p>
    <w:p w14:paraId="61CD79D5" w14:textId="77777777" w:rsidR="007E599C" w:rsidRPr="00B228D7" w:rsidRDefault="007E599C" w:rsidP="007E599C">
      <w:pPr>
        <w:spacing w:before="120" w:after="120" w:line="276" w:lineRule="auto"/>
        <w:ind w:left="360"/>
        <w:rPr>
          <w:color w:val="000000"/>
        </w:rPr>
      </w:pPr>
      <w:r w:rsidRPr="00B228D7">
        <w:rPr>
          <w:b/>
          <w:bCs/>
          <w:color w:val="000000"/>
        </w:rPr>
        <w:t>(Answer: The shepherds)</w:t>
      </w:r>
    </w:p>
    <w:p w14:paraId="22C7D365" w14:textId="77777777" w:rsidR="007E599C" w:rsidRPr="00B228D7" w:rsidRDefault="007E599C" w:rsidP="007E599C">
      <w:pPr>
        <w:pStyle w:val="ListParagraph"/>
        <w:numPr>
          <w:ilvl w:val="0"/>
          <w:numId w:val="32"/>
        </w:numPr>
        <w:spacing w:before="120" w:after="120" w:line="276" w:lineRule="auto"/>
        <w:rPr>
          <w:color w:val="000000"/>
        </w:rPr>
      </w:pPr>
      <w:r w:rsidRPr="00B228D7">
        <w:rPr>
          <w:i/>
          <w:iCs/>
          <w:color w:val="000000"/>
        </w:rPr>
        <w:t>A busy person trying to manage a crowded hotel full of travellers. When Mary and Joseph arrived, every room was taken, so he could only offer them a simple shelter where his animals were kept.</w:t>
      </w:r>
      <w:r w:rsidRPr="00B228D7">
        <w:rPr>
          <w:color w:val="000000"/>
        </w:rPr>
        <w:t xml:space="preserve"> </w:t>
      </w:r>
    </w:p>
    <w:p w14:paraId="67059C8F" w14:textId="77777777" w:rsidR="007E599C" w:rsidRPr="00B228D7" w:rsidRDefault="007E599C" w:rsidP="007E599C">
      <w:pPr>
        <w:spacing w:before="120" w:after="120" w:line="276" w:lineRule="auto"/>
        <w:ind w:left="360"/>
        <w:rPr>
          <w:color w:val="000000"/>
        </w:rPr>
      </w:pPr>
      <w:r w:rsidRPr="00B228D7">
        <w:rPr>
          <w:b/>
          <w:bCs/>
          <w:color w:val="000000"/>
        </w:rPr>
        <w:t>(Answer: The Innkeeper)</w:t>
      </w:r>
    </w:p>
    <w:p w14:paraId="5D54161B" w14:textId="77777777" w:rsidR="007E599C" w:rsidRPr="00B228D7" w:rsidRDefault="007E599C" w:rsidP="007E599C">
      <w:pPr>
        <w:pStyle w:val="ListParagraph"/>
        <w:numPr>
          <w:ilvl w:val="0"/>
          <w:numId w:val="32"/>
        </w:numPr>
        <w:spacing w:before="120" w:after="120" w:line="276" w:lineRule="auto"/>
        <w:rPr>
          <w:b/>
          <w:bCs/>
          <w:color w:val="000000"/>
        </w:rPr>
      </w:pPr>
      <w:r w:rsidRPr="00B228D7">
        <w:rPr>
          <w:i/>
          <w:iCs/>
          <w:color w:val="000000"/>
        </w:rPr>
        <w:t>A hardworking man who travelled a very long way to come back to his hometown to be counted. He cared for and protected his young family during a difficult journey and an unexpected night.</w:t>
      </w:r>
      <w:r w:rsidRPr="00B228D7">
        <w:rPr>
          <w:color w:val="000000"/>
        </w:rPr>
        <w:t xml:space="preserve"> </w:t>
      </w:r>
    </w:p>
    <w:p w14:paraId="7DE0E2D2" w14:textId="77777777" w:rsidR="007E599C" w:rsidRPr="00B228D7" w:rsidRDefault="007E599C" w:rsidP="007E599C">
      <w:pPr>
        <w:spacing w:before="120" w:after="120" w:line="276" w:lineRule="auto"/>
        <w:ind w:left="360"/>
        <w:rPr>
          <w:b/>
          <w:bCs/>
          <w:color w:val="000000"/>
        </w:rPr>
      </w:pPr>
      <w:r w:rsidRPr="00B228D7">
        <w:rPr>
          <w:b/>
          <w:bCs/>
          <w:color w:val="000000"/>
        </w:rPr>
        <w:t>(Answer: Joseph)</w:t>
      </w:r>
    </w:p>
    <w:p w14:paraId="376A8A66" w14:textId="77777777" w:rsidR="007E599C" w:rsidRPr="00B228D7" w:rsidRDefault="007E599C" w:rsidP="007E599C">
      <w:pPr>
        <w:spacing w:before="120" w:after="120" w:line="276" w:lineRule="auto"/>
        <w:rPr>
          <w:i/>
          <w:iCs/>
          <w:color w:val="000000"/>
        </w:rPr>
      </w:pPr>
      <w:r w:rsidRPr="00B228D7">
        <w:rPr>
          <w:i/>
          <w:iCs/>
          <w:color w:val="000000"/>
        </w:rPr>
        <w:t xml:space="preserve">These </w:t>
      </w:r>
      <w:r w:rsidRPr="00B228D7">
        <w:rPr>
          <w:bCs/>
          <w:i/>
          <w:iCs/>
          <w:color w:val="000000"/>
        </w:rPr>
        <w:t xml:space="preserve">people </w:t>
      </w:r>
      <w:r w:rsidRPr="00B228D7">
        <w:rPr>
          <w:i/>
          <w:iCs/>
          <w:color w:val="000000"/>
        </w:rPr>
        <w:t xml:space="preserve">all came from different backgrounds. Some were rich, some were poor, some were </w:t>
      </w:r>
      <w:proofErr w:type="gramStart"/>
      <w:r w:rsidRPr="00B228D7">
        <w:rPr>
          <w:i/>
          <w:iCs/>
          <w:color w:val="000000"/>
        </w:rPr>
        <w:t>really good</w:t>
      </w:r>
      <w:proofErr w:type="gramEnd"/>
      <w:r w:rsidRPr="00B228D7">
        <w:rPr>
          <w:i/>
          <w:iCs/>
          <w:color w:val="000000"/>
        </w:rPr>
        <w:t xml:space="preserve"> people and others were not so good</w:t>
      </w:r>
      <w:r w:rsidRPr="00B228D7">
        <w:rPr>
          <w:bCs/>
          <w:i/>
          <w:iCs/>
          <w:color w:val="000000"/>
        </w:rPr>
        <w:t>...</w:t>
      </w:r>
      <w:r w:rsidRPr="00B228D7">
        <w:rPr>
          <w:i/>
          <w:iCs/>
          <w:color w:val="000000"/>
        </w:rPr>
        <w:t xml:space="preserve"> and you know what? Jesus was born to save them all!</w:t>
      </w:r>
    </w:p>
    <w:p w14:paraId="0D4C4B7E" w14:textId="77777777" w:rsidR="007E599C" w:rsidRPr="00B228D7" w:rsidRDefault="007E599C" w:rsidP="007E599C">
      <w:pPr>
        <w:spacing w:before="120" w:after="120" w:line="276" w:lineRule="auto"/>
        <w:rPr>
          <w:rFonts w:eastAsia="Avenir Next LT Pro" w:cs="Avenir Next LT Pro"/>
          <w:i/>
          <w:iCs/>
          <w:color w:val="000000"/>
        </w:rPr>
      </w:pPr>
      <w:r w:rsidRPr="00B228D7">
        <w:rPr>
          <w:rFonts w:eastAsia="Avenir Next LT Pro" w:cs="Avenir Next LT Pro"/>
          <w:i/>
          <w:iCs/>
          <w:color w:val="000000"/>
        </w:rPr>
        <w:t>At Christmas time, we celebrate the gift of Jesus</w:t>
      </w:r>
      <w:r w:rsidRPr="00B228D7">
        <w:rPr>
          <w:rFonts w:eastAsia="Avenir Next LT Pro" w:cs="Avenir Next LT Pro"/>
          <w:bCs/>
          <w:i/>
          <w:iCs/>
          <w:color w:val="000000"/>
        </w:rPr>
        <w:t>.</w:t>
      </w:r>
      <w:r w:rsidRPr="00B228D7">
        <w:rPr>
          <w:rFonts w:eastAsia="Avenir Next LT Pro" w:cs="Avenir Next LT Pro"/>
          <w:i/>
          <w:iCs/>
          <w:color w:val="000000"/>
        </w:rPr>
        <w:t xml:space="preserve"> He was given to lead us back to God and to bring hope, purpose and fullness of life. Jesus wasn’t just born for adults or rich people or people from certain countries — he was born for </w:t>
      </w:r>
      <w:r w:rsidRPr="00B228D7">
        <w:rPr>
          <w:rFonts w:eastAsia="Avenir Next LT Pro" w:cs="Avenir Next LT Pro"/>
          <w:i/>
          <w:iCs/>
          <w:color w:val="000000"/>
          <w:u w:val="single"/>
        </w:rPr>
        <w:t>everyone</w:t>
      </w:r>
      <w:r w:rsidRPr="00B228D7">
        <w:rPr>
          <w:rFonts w:eastAsia="Avenir Next LT Pro" w:cs="Avenir Next LT Pro"/>
          <w:i/>
          <w:iCs/>
          <w:color w:val="000000"/>
        </w:rPr>
        <w:t>! Everyone can receive the gift of Jesus!</w:t>
      </w:r>
    </w:p>
    <w:p w14:paraId="42F8CB7C" w14:textId="77777777" w:rsidR="007E599C" w:rsidRPr="00B228D7" w:rsidRDefault="007E599C" w:rsidP="007E599C">
      <w:pPr>
        <w:spacing w:before="120" w:after="120" w:line="276" w:lineRule="auto"/>
        <w:rPr>
          <w:rFonts w:eastAsia="Avenir Next LT Pro" w:cs="Avenir Next LT Pro"/>
          <w:bCs/>
          <w:i/>
          <w:iCs/>
          <w:color w:val="000000"/>
          <w:szCs w:val="24"/>
        </w:rPr>
      </w:pPr>
    </w:p>
    <w:p w14:paraId="5DA31C0D" w14:textId="77777777" w:rsidR="007E599C" w:rsidRPr="00B228D7" w:rsidRDefault="007E599C" w:rsidP="007E599C">
      <w:pPr>
        <w:spacing w:before="120" w:after="120" w:line="276" w:lineRule="auto"/>
        <w:rPr>
          <w:rFonts w:eastAsia="Avenir Next LT Pro" w:cs="Avenir Next LT Pro"/>
          <w:i/>
          <w:iCs/>
          <w:color w:val="000000"/>
        </w:rPr>
      </w:pPr>
      <w:r w:rsidRPr="00B228D7">
        <w:rPr>
          <w:rFonts w:eastAsia="Avenir Next LT Pro" w:cs="Avenir Next LT Pro"/>
          <w:i/>
          <w:iCs/>
          <w:color w:val="000000"/>
        </w:rPr>
        <w:t xml:space="preserve">In Luke 2:8-10, an angel tells some shepherds that Jesus has been born. </w:t>
      </w:r>
      <w:r w:rsidRPr="00B228D7">
        <w:rPr>
          <w:rFonts w:eastAsia="Avenir Next LT Pro" w:cs="Avenir Next LT Pro"/>
          <w:bCs/>
          <w:i/>
          <w:iCs/>
          <w:color w:val="000000"/>
        </w:rPr>
        <w:t>Luke</w:t>
      </w:r>
      <w:r w:rsidRPr="00B228D7">
        <w:rPr>
          <w:rFonts w:eastAsia="Avenir Next LT Pro" w:cs="Avenir Next LT Pro"/>
          <w:i/>
          <w:iCs/>
          <w:color w:val="000000"/>
        </w:rPr>
        <w:t xml:space="preserve"> says,</w:t>
      </w:r>
    </w:p>
    <w:p w14:paraId="55780DEA" w14:textId="77777777" w:rsidR="007E599C" w:rsidRPr="00B228D7" w:rsidRDefault="007E599C" w:rsidP="007E599C">
      <w:pPr>
        <w:spacing w:before="120" w:after="120" w:line="276" w:lineRule="auto"/>
        <w:rPr>
          <w:rFonts w:eastAsia="Avenir Next LT Pro" w:cs="Avenir Next LT Pro"/>
          <w:bCs/>
          <w:i/>
          <w:iCs/>
          <w:color w:val="000000"/>
        </w:rPr>
      </w:pPr>
    </w:p>
    <w:p w14:paraId="79BAB920" w14:textId="77777777" w:rsidR="007E599C" w:rsidRPr="00B228D7" w:rsidRDefault="007E599C" w:rsidP="007E599C">
      <w:pPr>
        <w:spacing w:before="120" w:after="120" w:line="276" w:lineRule="auto"/>
        <w:rPr>
          <w:rFonts w:eastAsia="Avenir Next LT Pro" w:cs="Avenir Next LT Pro"/>
          <w:i/>
          <w:iCs/>
          <w:color w:val="000000"/>
        </w:rPr>
      </w:pPr>
      <w:r w:rsidRPr="00B228D7">
        <w:rPr>
          <w:rFonts w:eastAsia="Avenir Next LT Pro" w:cs="Avenir Next LT Pro"/>
          <w:i/>
          <w:iCs/>
          <w:color w:val="000000"/>
        </w:rPr>
        <w:t>“</w:t>
      </w:r>
      <w:r w:rsidRPr="00B228D7">
        <w:rPr>
          <w:rFonts w:eastAsia="Avenir Next LT Pro" w:cs="Avenir Next LT Pro"/>
          <w:i/>
          <w:iCs/>
          <w:color w:val="000000"/>
          <w:vertAlign w:val="superscript"/>
        </w:rPr>
        <w:t>8</w:t>
      </w:r>
      <w:r w:rsidRPr="00B228D7">
        <w:rPr>
          <w:rFonts w:eastAsia="Avenir Next LT Pro" w:cs="Avenir Next LT Pro"/>
          <w:i/>
          <w:iCs/>
          <w:color w:val="000000"/>
        </w:rPr>
        <w:t xml:space="preserve"> That night there were shepherds staying in the fields nearby, guarding their flocks of sheep. </w:t>
      </w:r>
      <w:r w:rsidRPr="00B228D7">
        <w:rPr>
          <w:rFonts w:eastAsia="Avenir Next LT Pro" w:cs="Avenir Next LT Pro"/>
          <w:i/>
          <w:iCs/>
          <w:color w:val="000000"/>
          <w:vertAlign w:val="superscript"/>
        </w:rPr>
        <w:t xml:space="preserve">9 </w:t>
      </w:r>
      <w:r w:rsidRPr="00B228D7">
        <w:rPr>
          <w:rFonts w:eastAsia="Avenir Next LT Pro" w:cs="Avenir Next LT Pro"/>
          <w:i/>
          <w:iCs/>
          <w:color w:val="000000"/>
        </w:rPr>
        <w:t xml:space="preserve">Suddenly, an angel of the Lord appeared among them, and the radiance of the Lord’s glory surrounded them. They were terrified, </w:t>
      </w:r>
      <w:r w:rsidRPr="00B228D7">
        <w:rPr>
          <w:rFonts w:eastAsia="Avenir Next LT Pro" w:cs="Avenir Next LT Pro"/>
          <w:i/>
          <w:iCs/>
          <w:color w:val="000000"/>
          <w:vertAlign w:val="superscript"/>
        </w:rPr>
        <w:t xml:space="preserve">10 </w:t>
      </w:r>
      <w:r w:rsidRPr="00B228D7">
        <w:rPr>
          <w:rFonts w:eastAsia="Avenir Next LT Pro" w:cs="Avenir Next LT Pro"/>
          <w:i/>
          <w:iCs/>
          <w:color w:val="000000"/>
        </w:rPr>
        <w:t>but the angel reassured them. “Don’t be afraid!” he said. “I bring you good news that will bring great joy to all people.”</w:t>
      </w:r>
      <w:r w:rsidRPr="00B228D7">
        <w:rPr>
          <w:rStyle w:val="FootnoteReference"/>
          <w:rFonts w:eastAsia="Avenir Next LT Pro" w:cs="Avenir Next LT Pro"/>
          <w:b/>
          <w:i/>
          <w:iCs/>
          <w:color w:val="000000"/>
        </w:rPr>
        <w:footnoteReference w:id="2"/>
      </w:r>
    </w:p>
    <w:p w14:paraId="0B5CE8C7" w14:textId="77777777" w:rsidR="007E599C" w:rsidRPr="00B228D7" w:rsidRDefault="007E599C" w:rsidP="007E599C">
      <w:pPr>
        <w:spacing w:before="120" w:after="120" w:line="276" w:lineRule="auto"/>
        <w:rPr>
          <w:rFonts w:eastAsia="Avenir Next LT Pro" w:cs="Avenir Next LT Pro"/>
          <w:bCs/>
          <w:i/>
          <w:iCs/>
          <w:color w:val="000000"/>
        </w:rPr>
      </w:pPr>
      <w:r w:rsidRPr="00B228D7">
        <w:rPr>
          <w:rFonts w:eastAsia="Avenir Next LT Pro" w:cs="Avenir Next LT Pro"/>
          <w:bCs/>
          <w:i/>
          <w:iCs/>
          <w:color w:val="000000"/>
        </w:rPr>
        <w:t xml:space="preserve">Did you hear that? The angel said that the gift of Jesus would bring great joy to </w:t>
      </w:r>
      <w:r w:rsidRPr="00B228D7">
        <w:rPr>
          <w:rFonts w:eastAsia="Avenir Next LT Pro" w:cs="Avenir Next LT Pro"/>
          <w:bCs/>
          <w:i/>
          <w:iCs/>
          <w:color w:val="000000"/>
          <w:u w:val="single"/>
        </w:rPr>
        <w:t>“all people</w:t>
      </w:r>
      <w:r w:rsidRPr="00B228D7">
        <w:rPr>
          <w:rFonts w:eastAsia="Avenir Next LT Pro" w:cs="Avenir Next LT Pro"/>
          <w:bCs/>
          <w:i/>
          <w:iCs/>
          <w:color w:val="000000"/>
        </w:rPr>
        <w:t xml:space="preserve">”. Not just some people, </w:t>
      </w:r>
      <w:r w:rsidRPr="00B228D7">
        <w:rPr>
          <w:rFonts w:eastAsia="Avenir Next LT Pro" w:cs="Avenir Next LT Pro"/>
          <w:bCs/>
          <w:i/>
          <w:iCs/>
          <w:color w:val="000000"/>
          <w:u w:val="single"/>
        </w:rPr>
        <w:t>all people</w:t>
      </w:r>
      <w:r w:rsidRPr="00B228D7">
        <w:rPr>
          <w:rFonts w:eastAsia="Avenir Next LT Pro" w:cs="Avenir Next LT Pro"/>
          <w:bCs/>
          <w:i/>
          <w:iCs/>
          <w:color w:val="000000"/>
        </w:rPr>
        <w:t>. And who did God choose to announce Jesus’ birth to? Not fancy or popular people, but shepherds who were out in fields with sheep. Jesus came for all people everywhere, for rich and poor, near and far, young and old. He came for everyone!</w:t>
      </w:r>
    </w:p>
    <w:p w14:paraId="065AE034" w14:textId="77777777" w:rsidR="007E599C" w:rsidRPr="007D6BE3" w:rsidRDefault="007E599C" w:rsidP="007E599C">
      <w:pPr>
        <w:pStyle w:val="NoSpacing"/>
      </w:pPr>
    </w:p>
    <w:p w14:paraId="25644A2E" w14:textId="77777777" w:rsidR="007E599C" w:rsidRDefault="007E599C" w:rsidP="007E599C">
      <w:pPr>
        <w:pStyle w:val="Heading3"/>
      </w:pPr>
    </w:p>
    <w:p w14:paraId="6757F06C" w14:textId="3B72278E" w:rsidR="007E599C" w:rsidRPr="001730AD" w:rsidRDefault="007E599C" w:rsidP="007E599C">
      <w:pPr>
        <w:pStyle w:val="Heading3"/>
      </w:pPr>
      <w:r w:rsidRPr="196CB9E8">
        <w:lastRenderedPageBreak/>
        <w:t>Prayer</w:t>
      </w:r>
    </w:p>
    <w:p w14:paraId="33AF4EA7" w14:textId="77777777" w:rsidR="007E599C" w:rsidRPr="00B228D7" w:rsidRDefault="007E599C" w:rsidP="007E599C">
      <w:pPr>
        <w:spacing w:before="120" w:after="120" w:line="276" w:lineRule="auto"/>
        <w:rPr>
          <w:i/>
          <w:iCs/>
          <w:color w:val="000000"/>
        </w:rPr>
      </w:pPr>
      <w:r w:rsidRPr="00B228D7">
        <w:rPr>
          <w:i/>
          <w:iCs/>
          <w:color w:val="000000"/>
        </w:rPr>
        <w:t xml:space="preserve">Dear God, </w:t>
      </w:r>
    </w:p>
    <w:p w14:paraId="67693A54" w14:textId="77777777" w:rsidR="007E599C" w:rsidRPr="00B228D7" w:rsidRDefault="007E599C" w:rsidP="007E599C">
      <w:pPr>
        <w:spacing w:before="120" w:after="120" w:line="276" w:lineRule="auto"/>
        <w:rPr>
          <w:i/>
          <w:iCs/>
          <w:color w:val="000000"/>
        </w:rPr>
      </w:pPr>
      <w:r w:rsidRPr="00B228D7">
        <w:rPr>
          <w:i/>
          <w:iCs/>
          <w:color w:val="000000"/>
        </w:rPr>
        <w:t xml:space="preserve">Thank you for sending your </w:t>
      </w:r>
      <w:proofErr w:type="gramStart"/>
      <w:r w:rsidRPr="00B228D7">
        <w:rPr>
          <w:i/>
          <w:iCs/>
          <w:color w:val="000000"/>
        </w:rPr>
        <w:t>Son</w:t>
      </w:r>
      <w:proofErr w:type="gramEnd"/>
      <w:r w:rsidRPr="00B228D7">
        <w:rPr>
          <w:i/>
          <w:iCs/>
          <w:color w:val="000000"/>
        </w:rPr>
        <w:t xml:space="preserve"> into the world as a gift for all people. Thank you that everyone who chooses to follow you can find hope, joy and life through Jesus!</w:t>
      </w:r>
    </w:p>
    <w:p w14:paraId="4AEF844D" w14:textId="77777777" w:rsidR="007E599C" w:rsidRPr="001730AD" w:rsidRDefault="007E599C" w:rsidP="007E599C">
      <w:pPr>
        <w:spacing w:before="120" w:after="120" w:line="276" w:lineRule="auto"/>
      </w:pPr>
      <w:r w:rsidRPr="00B228D7">
        <w:rPr>
          <w:i/>
          <w:iCs/>
          <w:color w:val="000000"/>
        </w:rPr>
        <w:t>In Jesus’ name, Amen.</w:t>
      </w:r>
      <w:r>
        <w:br/>
      </w:r>
    </w:p>
    <w:p w14:paraId="1DE5E856" w14:textId="77777777" w:rsidR="008F6E57" w:rsidRDefault="008F6E57">
      <w:pPr>
        <w:spacing w:after="200"/>
        <w:rPr>
          <w:b/>
          <w:bCs/>
          <w:noProof/>
          <w:color w:val="D39B44"/>
          <w:sz w:val="52"/>
          <w:szCs w:val="56"/>
        </w:rPr>
      </w:pPr>
      <w:r>
        <w:br w:type="page"/>
      </w:r>
    </w:p>
    <w:p w14:paraId="61B36B5E" w14:textId="486676BC" w:rsidR="007E599C" w:rsidRPr="001730AD" w:rsidRDefault="007E599C" w:rsidP="007E599C">
      <w:pPr>
        <w:pStyle w:val="Heading1"/>
      </w:pPr>
      <w:r w:rsidRPr="432A6625">
        <w:lastRenderedPageBreak/>
        <w:t>Option Three: Jesus came for me</w:t>
      </w:r>
    </w:p>
    <w:p w14:paraId="757304A5" w14:textId="439EE257" w:rsidR="007E599C" w:rsidRPr="00020A53" w:rsidRDefault="007E599C" w:rsidP="007E599C">
      <w:pPr>
        <w:pStyle w:val="Heading2"/>
      </w:pPr>
      <w:r w:rsidRPr="007D6BE3">
        <w:t xml:space="preserve">Big </w:t>
      </w:r>
      <w:r>
        <w:t>I</w:t>
      </w:r>
      <w:r w:rsidRPr="007D6BE3">
        <w:t>dea:</w:t>
      </w:r>
      <w:r w:rsidRPr="2083694C">
        <w:t xml:space="preserve"> Jesus has </w:t>
      </w:r>
      <w:r w:rsidRPr="007E599C">
        <w:t>come</w:t>
      </w:r>
      <w:r w:rsidRPr="2083694C">
        <w:t xml:space="preserve"> for everyone  </w:t>
      </w:r>
    </w:p>
    <w:p w14:paraId="58863795" w14:textId="77777777" w:rsidR="007E599C" w:rsidRPr="001730AD" w:rsidRDefault="007E599C" w:rsidP="007E599C">
      <w:pPr>
        <w:pStyle w:val="Heading3"/>
      </w:pPr>
      <w:r w:rsidRPr="001730AD">
        <w:t>You will need</w:t>
      </w:r>
    </w:p>
    <w:p w14:paraId="300F42E5" w14:textId="77777777" w:rsidR="007E599C" w:rsidRPr="00B228D7" w:rsidRDefault="007E599C" w:rsidP="007E599C">
      <w:pPr>
        <w:pStyle w:val="Heading4"/>
        <w:numPr>
          <w:ilvl w:val="0"/>
          <w:numId w:val="35"/>
        </w:numPr>
      </w:pPr>
      <w:r w:rsidRPr="00B228D7">
        <w:t>Various costumes for the characters below. Include costume items that highlight the differences between the characters – e.g. wealth/poverty</w:t>
      </w:r>
    </w:p>
    <w:p w14:paraId="54861705" w14:textId="77777777" w:rsidR="007E599C" w:rsidRPr="00B228D7" w:rsidRDefault="007E599C" w:rsidP="007E599C">
      <w:pPr>
        <w:pStyle w:val="Heading4"/>
        <w:numPr>
          <w:ilvl w:val="0"/>
          <w:numId w:val="35"/>
        </w:numPr>
        <w:rPr>
          <w:szCs w:val="24"/>
        </w:rPr>
      </w:pPr>
      <w:r w:rsidRPr="00B228D7">
        <w:rPr>
          <w:szCs w:val="24"/>
        </w:rPr>
        <w:t>Cardboard with written descriptions (see below)</w:t>
      </w:r>
    </w:p>
    <w:p w14:paraId="372DEDC3" w14:textId="77777777" w:rsidR="007E599C" w:rsidRPr="00020A53" w:rsidRDefault="007E599C" w:rsidP="007E599C">
      <w:pPr>
        <w:pStyle w:val="NoSpacing"/>
      </w:pPr>
    </w:p>
    <w:p w14:paraId="78072E99" w14:textId="77777777" w:rsidR="007E599C" w:rsidRPr="007D6BE3" w:rsidRDefault="007E599C" w:rsidP="007E599C">
      <w:pPr>
        <w:pStyle w:val="Heading5"/>
      </w:pPr>
      <w:r w:rsidRPr="007D6BE3">
        <w:t>Characters</w:t>
      </w:r>
      <w:r>
        <w:t>:</w:t>
      </w:r>
    </w:p>
    <w:p w14:paraId="46939ED7" w14:textId="77777777" w:rsidR="007E599C" w:rsidRPr="00B228D7" w:rsidRDefault="007E599C" w:rsidP="007E599C">
      <w:pPr>
        <w:spacing w:before="120" w:after="120" w:line="276" w:lineRule="auto"/>
        <w:rPr>
          <w:rFonts w:eastAsia="Avenir Next LT Pro" w:cs="Avenir Next LT Pro"/>
          <w:color w:val="000000"/>
        </w:rPr>
      </w:pPr>
      <w:r w:rsidRPr="00B228D7">
        <w:rPr>
          <w:rFonts w:eastAsia="Avenir Next LT Pro" w:cs="Avenir Next LT Pro"/>
          <w:color w:val="000000"/>
        </w:rPr>
        <w:t>A shepherd</w:t>
      </w:r>
    </w:p>
    <w:p w14:paraId="2841704E"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Front of cardboard = Humble shepherd</w:t>
      </w:r>
    </w:p>
    <w:p w14:paraId="717E1DC6"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Back of cardboard = Jesus came for me</w:t>
      </w:r>
    </w:p>
    <w:p w14:paraId="0E49330A"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rPr>
      </w:pPr>
      <w:r w:rsidRPr="00B228D7">
        <w:rPr>
          <w:rFonts w:eastAsia="Avenir Next LT Pro" w:cs="Avenir Next LT Pro"/>
          <w:color w:val="000000"/>
        </w:rPr>
        <w:t>Costume = Tea towel on head, carry stuffed sheep</w:t>
      </w:r>
    </w:p>
    <w:p w14:paraId="2937AEB9" w14:textId="77777777" w:rsidR="007E599C" w:rsidRPr="00B228D7" w:rsidRDefault="007E599C" w:rsidP="007E599C">
      <w:pPr>
        <w:spacing w:before="120" w:after="120" w:line="276" w:lineRule="auto"/>
        <w:rPr>
          <w:rFonts w:eastAsia="Avenir Next LT Pro" w:cs="Avenir Next LT Pro"/>
          <w:color w:val="000000"/>
          <w:szCs w:val="24"/>
        </w:rPr>
      </w:pPr>
      <w:r w:rsidRPr="00B228D7">
        <w:rPr>
          <w:color w:val="000000"/>
        </w:rPr>
        <w:br/>
      </w:r>
      <w:r w:rsidRPr="00B228D7">
        <w:rPr>
          <w:rFonts w:eastAsia="Avenir Next LT Pro" w:cs="Avenir Next LT Pro"/>
          <w:color w:val="000000"/>
          <w:szCs w:val="24"/>
        </w:rPr>
        <w:t>King Herod</w:t>
      </w:r>
    </w:p>
    <w:p w14:paraId="5836A980"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Front of cardboard = Powerful king</w:t>
      </w:r>
    </w:p>
    <w:p w14:paraId="4411797A"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Back of cardboard = Jesus came for me</w:t>
      </w:r>
    </w:p>
    <w:p w14:paraId="6D6E1F53"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Costume = Toy crown, robe, dramatic royal wave</w:t>
      </w:r>
    </w:p>
    <w:p w14:paraId="34B4A379" w14:textId="77777777" w:rsidR="007E599C" w:rsidRPr="00B228D7" w:rsidRDefault="007E599C" w:rsidP="007E599C">
      <w:pPr>
        <w:spacing w:before="120" w:after="120" w:line="276" w:lineRule="auto"/>
        <w:rPr>
          <w:rFonts w:eastAsia="Avenir Next LT Pro" w:cs="Avenir Next LT Pro"/>
          <w:color w:val="000000"/>
          <w:szCs w:val="24"/>
        </w:rPr>
      </w:pPr>
      <w:r w:rsidRPr="00B228D7">
        <w:rPr>
          <w:color w:val="000000"/>
        </w:rPr>
        <w:br/>
      </w:r>
      <w:r w:rsidRPr="00B228D7">
        <w:rPr>
          <w:rFonts w:eastAsia="Avenir Next LT Pro" w:cs="Avenir Next LT Pro"/>
          <w:color w:val="000000"/>
          <w:szCs w:val="24"/>
        </w:rPr>
        <w:t>Mary</w:t>
      </w:r>
    </w:p>
    <w:p w14:paraId="10F0173A"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Front of cardboard = Ordinary young girl</w:t>
      </w:r>
    </w:p>
    <w:p w14:paraId="65B7BD5F"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Back of cardboard = Jesus came for me</w:t>
      </w:r>
    </w:p>
    <w:p w14:paraId="54E8D348"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Costume = Simple robe/head covering</w:t>
      </w:r>
    </w:p>
    <w:p w14:paraId="02FE4EF8" w14:textId="77777777" w:rsidR="007E599C" w:rsidRPr="00B228D7" w:rsidRDefault="007E599C" w:rsidP="007E599C">
      <w:pPr>
        <w:spacing w:before="120" w:after="120" w:line="276" w:lineRule="auto"/>
        <w:rPr>
          <w:rFonts w:eastAsia="Avenir Next LT Pro" w:cs="Avenir Next LT Pro"/>
          <w:color w:val="000000"/>
          <w:szCs w:val="24"/>
        </w:rPr>
      </w:pPr>
      <w:r w:rsidRPr="00B228D7">
        <w:rPr>
          <w:color w:val="000000"/>
        </w:rPr>
        <w:br/>
      </w:r>
      <w:r w:rsidRPr="00B228D7">
        <w:rPr>
          <w:rFonts w:eastAsia="Avenir Next LT Pro" w:cs="Avenir Next LT Pro"/>
          <w:color w:val="000000"/>
          <w:szCs w:val="24"/>
        </w:rPr>
        <w:t>A wise man</w:t>
      </w:r>
    </w:p>
    <w:p w14:paraId="71284374"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Front of cardboard = Rich, smart traveller</w:t>
      </w:r>
    </w:p>
    <w:p w14:paraId="30B09E4C"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Back of cardboard = Jesus came for me</w:t>
      </w:r>
    </w:p>
    <w:p w14:paraId="02B59C42" w14:textId="77777777" w:rsidR="007E599C" w:rsidRPr="00B228D7" w:rsidRDefault="007E599C" w:rsidP="007E599C">
      <w:pPr>
        <w:pStyle w:val="ListParagraph"/>
        <w:spacing w:before="120" w:after="120" w:line="276" w:lineRule="auto"/>
        <w:ind w:left="720" w:hanging="360"/>
        <w:rPr>
          <w:rFonts w:eastAsia="Avenir Next LT Pro" w:cs="Avenir Next LT Pro"/>
          <w:color w:val="000000"/>
          <w:szCs w:val="24"/>
        </w:rPr>
      </w:pPr>
      <w:r w:rsidRPr="00B228D7">
        <w:rPr>
          <w:rFonts w:eastAsia="Avenir Next LT Pro" w:cs="Avenir Next LT Pro"/>
          <w:color w:val="000000"/>
          <w:szCs w:val="24"/>
        </w:rPr>
        <w:t>Costume = Fancy fabric jewellery and a gift box</w:t>
      </w:r>
    </w:p>
    <w:p w14:paraId="0C3850DE" w14:textId="77777777" w:rsidR="007E599C" w:rsidRPr="00B228D7" w:rsidRDefault="007E599C" w:rsidP="007E599C">
      <w:pPr>
        <w:pStyle w:val="NoSpacing"/>
        <w:ind w:left="0"/>
        <w:rPr>
          <w:color w:val="000000"/>
        </w:rPr>
      </w:pPr>
    </w:p>
    <w:p w14:paraId="4698CCD8" w14:textId="77777777" w:rsidR="008F6E57" w:rsidRDefault="008F6E57" w:rsidP="007E599C">
      <w:pPr>
        <w:pStyle w:val="Heading3"/>
      </w:pPr>
    </w:p>
    <w:p w14:paraId="678313AA" w14:textId="0112BAE6" w:rsidR="007E599C" w:rsidRPr="001730AD" w:rsidRDefault="007E599C" w:rsidP="007E599C">
      <w:pPr>
        <w:pStyle w:val="Heading3"/>
      </w:pPr>
      <w:r w:rsidRPr="001730AD">
        <w:lastRenderedPageBreak/>
        <w:t>Before the meeting</w:t>
      </w:r>
    </w:p>
    <w:p w14:paraId="2A964860" w14:textId="77777777" w:rsidR="007E599C" w:rsidRPr="00B228D7" w:rsidRDefault="007E599C" w:rsidP="007E599C">
      <w:pPr>
        <w:pStyle w:val="ListParagraph"/>
        <w:numPr>
          <w:ilvl w:val="0"/>
          <w:numId w:val="32"/>
        </w:numPr>
        <w:spacing w:before="120" w:after="120" w:line="276" w:lineRule="auto"/>
        <w:rPr>
          <w:color w:val="000000"/>
        </w:rPr>
      </w:pPr>
      <w:r w:rsidRPr="00B228D7">
        <w:rPr>
          <w:color w:val="000000"/>
        </w:rPr>
        <w:t xml:space="preserve">Ask different people in your congregation to play the characters. </w:t>
      </w:r>
    </w:p>
    <w:p w14:paraId="62635D72" w14:textId="77777777" w:rsidR="007E599C" w:rsidRPr="00B228D7" w:rsidRDefault="007E599C" w:rsidP="007E599C">
      <w:pPr>
        <w:pStyle w:val="ListParagraph"/>
        <w:numPr>
          <w:ilvl w:val="0"/>
          <w:numId w:val="32"/>
        </w:numPr>
        <w:spacing w:before="120" w:after="120" w:line="276" w:lineRule="auto"/>
        <w:rPr>
          <w:color w:val="000000"/>
        </w:rPr>
      </w:pPr>
      <w:r w:rsidRPr="00B228D7">
        <w:rPr>
          <w:color w:val="000000"/>
        </w:rPr>
        <w:t>Ask each participant to walk on stage acting dramatically in their character.</w:t>
      </w:r>
    </w:p>
    <w:p w14:paraId="1904BEB3" w14:textId="77777777" w:rsidR="007E599C" w:rsidRPr="001730AD" w:rsidRDefault="007E599C" w:rsidP="007E599C">
      <w:pPr>
        <w:pStyle w:val="NoSpacing"/>
        <w:spacing w:before="120" w:line="276" w:lineRule="auto"/>
        <w:ind w:left="0"/>
      </w:pPr>
    </w:p>
    <w:p w14:paraId="66149C29" w14:textId="77777777" w:rsidR="007E599C" w:rsidRPr="001730AD" w:rsidRDefault="007E599C" w:rsidP="007E599C">
      <w:pPr>
        <w:pStyle w:val="Heading3"/>
      </w:pPr>
      <w:r w:rsidRPr="196CB9E8">
        <w:t>Activity</w:t>
      </w:r>
    </w:p>
    <w:p w14:paraId="3FB7C782" w14:textId="77777777" w:rsidR="007E599C" w:rsidRPr="00B228D7" w:rsidRDefault="007E599C" w:rsidP="007E599C">
      <w:pPr>
        <w:spacing w:before="120" w:after="120" w:line="276" w:lineRule="auto"/>
        <w:rPr>
          <w:rFonts w:eastAsia="Avenir Next LT Pro" w:cs="Avenir Next LT Pro"/>
          <w:bCs/>
          <w:i/>
          <w:iCs/>
          <w:color w:val="000000"/>
          <w:szCs w:val="24"/>
        </w:rPr>
      </w:pPr>
      <w:r w:rsidRPr="00B228D7">
        <w:rPr>
          <w:rFonts w:eastAsia="Avenir Next LT Pro" w:cs="Avenir Next LT Pro"/>
          <w:bCs/>
          <w:i/>
          <w:color w:val="000000"/>
        </w:rPr>
        <w:t>Welcome everyone to today’s special edition of… WHO DID JESUS COME FOR?!</w:t>
      </w:r>
    </w:p>
    <w:p w14:paraId="086D8E50" w14:textId="77777777" w:rsidR="007E599C" w:rsidRPr="00842781" w:rsidRDefault="007E599C" w:rsidP="007E599C">
      <w:pPr>
        <w:pStyle w:val="Heading5"/>
      </w:pPr>
      <w:r w:rsidRPr="00842781">
        <w:t>Introduce each character in an exaggerated game-show style.</w:t>
      </w:r>
      <w:r w:rsidRPr="00842781">
        <w:rPr>
          <w:i/>
          <w:iCs/>
        </w:rPr>
        <w:t xml:space="preserve"> </w:t>
      </w:r>
    </w:p>
    <w:p w14:paraId="6DF93C7F" w14:textId="77777777" w:rsidR="007E599C" w:rsidRPr="00B228D7" w:rsidRDefault="007E599C" w:rsidP="007E599C">
      <w:pPr>
        <w:spacing w:before="120" w:after="120" w:line="276" w:lineRule="auto"/>
        <w:rPr>
          <w:rFonts w:eastAsia="Avenir Next LT Pro" w:cs="Avenir Next LT Pro"/>
          <w:bCs/>
          <w:color w:val="000000"/>
        </w:rPr>
      </w:pPr>
      <w:r w:rsidRPr="00B228D7">
        <w:rPr>
          <w:rFonts w:eastAsia="Avenir Next LT Pro" w:cs="Avenir Next LT Pro"/>
          <w:bCs/>
          <w:i/>
          <w:color w:val="000000"/>
        </w:rPr>
        <w:t>Tonight, contestants from every generation will help us discover something amazing: Jesus didn’t just come for one type of person… He came for EVERYONE!</w:t>
      </w:r>
    </w:p>
    <w:p w14:paraId="0D92BF23" w14:textId="77777777" w:rsidR="007E599C" w:rsidRPr="00842781" w:rsidRDefault="007E599C" w:rsidP="008F1568">
      <w:pPr>
        <w:pStyle w:val="Heading5"/>
      </w:pPr>
      <w:r w:rsidRPr="00842781">
        <w:t>To begin with, each participant should hold their cardboard facing the audience with the character description visible.</w:t>
      </w:r>
    </w:p>
    <w:p w14:paraId="51BB63E0" w14:textId="77777777" w:rsidR="007E599C" w:rsidRPr="00842781" w:rsidRDefault="007E599C" w:rsidP="007E599C">
      <w:pPr>
        <w:pStyle w:val="Heading5"/>
      </w:pPr>
      <w:r w:rsidRPr="00842781">
        <w:t>Read out descriptions below for each character as they come up to the stage:</w:t>
      </w:r>
    </w:p>
    <w:p w14:paraId="1CF37121" w14:textId="77777777" w:rsidR="007E599C" w:rsidRPr="00B228D7" w:rsidRDefault="007E599C" w:rsidP="007E599C">
      <w:pPr>
        <w:spacing w:before="120" w:after="120" w:line="276" w:lineRule="auto"/>
        <w:rPr>
          <w:rFonts w:eastAsia="Avenir Next LT Pro" w:cs="Avenir Next LT Pro"/>
          <w:b/>
          <w:bCs/>
          <w:color w:val="000000"/>
        </w:rPr>
      </w:pPr>
      <w:r w:rsidRPr="00B228D7">
        <w:rPr>
          <w:rFonts w:eastAsia="Avenir Next LT Pro" w:cs="Avenir Next LT Pro"/>
          <w:b/>
          <w:bCs/>
          <w:color w:val="000000"/>
        </w:rPr>
        <w:t>Shepherd:</w:t>
      </w:r>
    </w:p>
    <w:p w14:paraId="4247AFEB" w14:textId="77777777" w:rsidR="007E599C" w:rsidRPr="00B228D7" w:rsidRDefault="007E599C" w:rsidP="007E599C">
      <w:pPr>
        <w:spacing w:before="120" w:after="120" w:line="276" w:lineRule="auto"/>
        <w:rPr>
          <w:rFonts w:eastAsia="Avenir Next LT Pro" w:cs="Avenir Next LT Pro"/>
          <w:i/>
          <w:iCs/>
          <w:color w:val="000000"/>
          <w:szCs w:val="24"/>
        </w:rPr>
      </w:pPr>
      <w:r w:rsidRPr="00B228D7">
        <w:rPr>
          <w:rFonts w:eastAsia="Avenir Next LT Pro" w:cs="Avenir Next LT Pro"/>
          <w:i/>
          <w:iCs/>
          <w:color w:val="000000"/>
          <w:szCs w:val="24"/>
        </w:rPr>
        <w:t>Contestant number one spends all night outside with sheep and probably hasn’t showered in weeks.</w:t>
      </w:r>
    </w:p>
    <w:p w14:paraId="5334954C" w14:textId="77777777" w:rsidR="007E599C" w:rsidRPr="00B228D7" w:rsidRDefault="007E599C" w:rsidP="007E599C">
      <w:pPr>
        <w:spacing w:before="120" w:after="120" w:line="276" w:lineRule="auto"/>
        <w:rPr>
          <w:rFonts w:eastAsia="Avenir Next LT Pro" w:cs="Avenir Next LT Pro"/>
          <w:i/>
          <w:iCs/>
          <w:color w:val="000000"/>
          <w:szCs w:val="24"/>
        </w:rPr>
      </w:pPr>
      <w:r w:rsidRPr="00B228D7">
        <w:rPr>
          <w:rFonts w:eastAsia="Avenir Next LT Pro" w:cs="Avenir Next LT Pro"/>
          <w:i/>
          <w:iCs/>
          <w:color w:val="000000"/>
          <w:szCs w:val="24"/>
        </w:rPr>
        <w:t>He is not rich. Not famous. Not important in society, but the angels came to him and his friends first!</w:t>
      </w:r>
    </w:p>
    <w:p w14:paraId="23507707" w14:textId="77777777" w:rsidR="007E599C" w:rsidRPr="00B228D7" w:rsidRDefault="007E599C" w:rsidP="007E599C">
      <w:pPr>
        <w:spacing w:before="120" w:after="120" w:line="276" w:lineRule="auto"/>
        <w:rPr>
          <w:rFonts w:eastAsia="Avenir Next LT Pro" w:cs="Avenir Next LT Pro"/>
          <w:b/>
          <w:bCs/>
          <w:color w:val="000000"/>
          <w:szCs w:val="24"/>
        </w:rPr>
      </w:pPr>
      <w:r w:rsidRPr="00B228D7">
        <w:rPr>
          <w:rFonts w:eastAsia="Avenir Next LT Pro" w:cs="Avenir Next LT Pro"/>
          <w:b/>
          <w:bCs/>
          <w:color w:val="000000"/>
          <w:szCs w:val="24"/>
        </w:rPr>
        <w:t>(Flip sign)</w:t>
      </w:r>
    </w:p>
    <w:p w14:paraId="60F30907" w14:textId="77777777" w:rsidR="007E599C" w:rsidRPr="00B228D7" w:rsidRDefault="007E599C" w:rsidP="007E599C">
      <w:pPr>
        <w:spacing w:before="120" w:after="120" w:line="276" w:lineRule="auto"/>
        <w:rPr>
          <w:rFonts w:eastAsia="Avenir Next LT Pro" w:cs="Avenir Next LT Pro"/>
          <w:b/>
          <w:bCs/>
          <w:color w:val="000000"/>
          <w:szCs w:val="24"/>
        </w:rPr>
      </w:pPr>
      <w:r w:rsidRPr="00B228D7">
        <w:rPr>
          <w:rFonts w:eastAsia="Avenir Next LT Pro" w:cs="Avenir Next LT Pro"/>
          <w:b/>
          <w:bCs/>
          <w:color w:val="000000"/>
          <w:szCs w:val="24"/>
        </w:rPr>
        <w:t>King Herod:</w:t>
      </w:r>
    </w:p>
    <w:p w14:paraId="66AE484D" w14:textId="77777777" w:rsidR="007E599C" w:rsidRPr="00B228D7" w:rsidRDefault="007E599C" w:rsidP="007E599C">
      <w:pPr>
        <w:spacing w:before="120" w:after="120" w:line="276" w:lineRule="auto"/>
        <w:rPr>
          <w:rFonts w:eastAsia="Avenir Next LT Pro" w:cs="Avenir Next LT Pro"/>
          <w:i/>
          <w:iCs/>
          <w:color w:val="000000"/>
          <w:szCs w:val="24"/>
        </w:rPr>
      </w:pPr>
      <w:proofErr w:type="spellStart"/>
      <w:r w:rsidRPr="00B228D7">
        <w:rPr>
          <w:rFonts w:eastAsia="Avenir Next LT Pro" w:cs="Avenir Next LT Pro"/>
          <w:i/>
          <w:iCs/>
          <w:color w:val="000000"/>
          <w:szCs w:val="24"/>
        </w:rPr>
        <w:t>Ooooh</w:t>
      </w:r>
      <w:proofErr w:type="spellEnd"/>
      <w:r w:rsidRPr="00B228D7">
        <w:rPr>
          <w:rFonts w:eastAsia="Avenir Next LT Pro" w:cs="Avenir Next LT Pro"/>
          <w:i/>
          <w:iCs/>
          <w:color w:val="000000"/>
          <w:szCs w:val="24"/>
        </w:rPr>
        <w:t>, somebody important has arrived! This contestant had wealth, power, servants and a giant palace. But even kings need a Saviour.</w:t>
      </w:r>
    </w:p>
    <w:p w14:paraId="4718AE5A" w14:textId="77777777" w:rsidR="007E599C" w:rsidRPr="00B228D7" w:rsidRDefault="007E599C" w:rsidP="007E599C">
      <w:pPr>
        <w:spacing w:before="120" w:after="120" w:line="276" w:lineRule="auto"/>
        <w:rPr>
          <w:rFonts w:eastAsia="Avenir Next LT Pro" w:cs="Avenir Next LT Pro"/>
          <w:b/>
          <w:bCs/>
          <w:color w:val="000000"/>
          <w:szCs w:val="24"/>
        </w:rPr>
      </w:pPr>
      <w:r w:rsidRPr="00B228D7">
        <w:rPr>
          <w:rFonts w:eastAsia="Avenir Next LT Pro" w:cs="Avenir Next LT Pro"/>
          <w:b/>
          <w:bCs/>
          <w:color w:val="000000"/>
          <w:szCs w:val="24"/>
        </w:rPr>
        <w:t>(Flip sign)</w:t>
      </w:r>
    </w:p>
    <w:p w14:paraId="18E5A09E" w14:textId="77777777" w:rsidR="007E599C" w:rsidRPr="00B228D7" w:rsidRDefault="007E599C" w:rsidP="007E599C">
      <w:pPr>
        <w:spacing w:before="120" w:after="120" w:line="276" w:lineRule="auto"/>
        <w:rPr>
          <w:rFonts w:eastAsia="Avenir Next LT Pro" w:cs="Avenir Next LT Pro"/>
          <w:b/>
          <w:bCs/>
          <w:color w:val="000000"/>
          <w:szCs w:val="24"/>
        </w:rPr>
      </w:pPr>
      <w:r w:rsidRPr="00B228D7">
        <w:rPr>
          <w:rFonts w:eastAsia="Avenir Next LT Pro" w:cs="Avenir Next LT Pro"/>
          <w:b/>
          <w:bCs/>
          <w:color w:val="000000"/>
          <w:szCs w:val="24"/>
        </w:rPr>
        <w:t>Mary:</w:t>
      </w:r>
    </w:p>
    <w:p w14:paraId="3C4F92C8" w14:textId="77777777" w:rsidR="007E599C" w:rsidRPr="00B228D7" w:rsidRDefault="007E599C" w:rsidP="007E599C">
      <w:pPr>
        <w:spacing w:before="120" w:after="120" w:line="276" w:lineRule="auto"/>
        <w:rPr>
          <w:rFonts w:eastAsia="Avenir Next LT Pro" w:cs="Avenir Next LT Pro"/>
          <w:i/>
          <w:iCs/>
          <w:color w:val="000000"/>
        </w:rPr>
      </w:pPr>
      <w:r w:rsidRPr="00B228D7">
        <w:rPr>
          <w:rFonts w:eastAsia="Avenir Next LT Pro" w:cs="Avenir Next LT Pro"/>
          <w:i/>
          <w:iCs/>
          <w:color w:val="000000"/>
        </w:rPr>
        <w:t>This girl is not rich. She is just an ordinary young person from a small town who obeyed God when he chose her for an extraordinary purpose.</w:t>
      </w:r>
    </w:p>
    <w:p w14:paraId="53BEE423" w14:textId="77777777" w:rsidR="007E599C" w:rsidRPr="00B228D7" w:rsidRDefault="007E599C" w:rsidP="007E599C">
      <w:pPr>
        <w:spacing w:before="120" w:after="120" w:line="276" w:lineRule="auto"/>
        <w:rPr>
          <w:rFonts w:eastAsia="Avenir Next LT Pro" w:cs="Avenir Next LT Pro"/>
          <w:b/>
          <w:bCs/>
          <w:color w:val="000000"/>
          <w:szCs w:val="24"/>
        </w:rPr>
      </w:pPr>
      <w:r w:rsidRPr="00B228D7">
        <w:rPr>
          <w:rFonts w:eastAsia="Avenir Next LT Pro" w:cs="Avenir Next LT Pro"/>
          <w:b/>
          <w:bCs/>
          <w:color w:val="000000"/>
          <w:szCs w:val="24"/>
        </w:rPr>
        <w:t>(Flip sign)</w:t>
      </w:r>
    </w:p>
    <w:p w14:paraId="5D42F89E" w14:textId="77777777" w:rsidR="007E599C" w:rsidRPr="00B228D7" w:rsidRDefault="007E599C" w:rsidP="007E599C">
      <w:pPr>
        <w:spacing w:before="120" w:after="120" w:line="276" w:lineRule="auto"/>
        <w:rPr>
          <w:rFonts w:eastAsia="Avenir Next LT Pro" w:cs="Avenir Next LT Pro"/>
          <w:b/>
          <w:bCs/>
          <w:color w:val="000000"/>
        </w:rPr>
      </w:pPr>
      <w:r w:rsidRPr="00B228D7">
        <w:rPr>
          <w:rFonts w:eastAsia="Avenir Next LT Pro" w:cs="Avenir Next LT Pro"/>
          <w:b/>
          <w:bCs/>
          <w:color w:val="000000"/>
        </w:rPr>
        <w:t>Wise man:</w:t>
      </w:r>
    </w:p>
    <w:p w14:paraId="6D48A06F" w14:textId="77777777" w:rsidR="007E599C" w:rsidRPr="00B228D7" w:rsidRDefault="007E599C" w:rsidP="007E599C">
      <w:pPr>
        <w:spacing w:before="120" w:after="120" w:line="276" w:lineRule="auto"/>
        <w:rPr>
          <w:rFonts w:eastAsia="Avenir Next LT Pro" w:cs="Avenir Next LT Pro"/>
          <w:bCs/>
          <w:i/>
          <w:color w:val="000000"/>
        </w:rPr>
      </w:pPr>
      <w:r w:rsidRPr="00B228D7">
        <w:rPr>
          <w:rFonts w:eastAsia="Avenir Next LT Pro" w:cs="Avenir Next LT Pro"/>
          <w:bCs/>
          <w:i/>
          <w:color w:val="000000"/>
        </w:rPr>
        <w:t>This guy is a long-distance traveller! Wealthy! Educated! Fancy gifts! This contestant spent years studying the stars</w:t>
      </w:r>
      <w:r w:rsidRPr="00B228D7">
        <w:rPr>
          <w:rFonts w:eastAsia="Avenir Next LT Pro" w:cs="Avenir Next LT Pro"/>
          <w:bCs/>
          <w:i/>
          <w:iCs/>
          <w:color w:val="000000"/>
        </w:rPr>
        <w:t>,</w:t>
      </w:r>
      <w:r w:rsidRPr="00B228D7">
        <w:rPr>
          <w:rFonts w:eastAsia="Avenir Next LT Pro" w:cs="Avenir Next LT Pro"/>
          <w:bCs/>
          <w:i/>
          <w:color w:val="000000"/>
        </w:rPr>
        <w:t xml:space="preserve"> searching for truth. Turns out you can be </w:t>
      </w:r>
      <w:proofErr w:type="gramStart"/>
      <w:r w:rsidRPr="00B228D7">
        <w:rPr>
          <w:rFonts w:eastAsia="Avenir Next LT Pro" w:cs="Avenir Next LT Pro"/>
          <w:bCs/>
          <w:i/>
          <w:color w:val="000000"/>
        </w:rPr>
        <w:t>really smart</w:t>
      </w:r>
      <w:proofErr w:type="gramEnd"/>
      <w:r w:rsidRPr="00B228D7">
        <w:rPr>
          <w:rFonts w:eastAsia="Avenir Next LT Pro" w:cs="Avenir Next LT Pro"/>
          <w:bCs/>
          <w:i/>
          <w:color w:val="000000"/>
        </w:rPr>
        <w:t xml:space="preserve"> and still need Jesus.</w:t>
      </w:r>
    </w:p>
    <w:p w14:paraId="163FB6C4" w14:textId="77777777" w:rsidR="007E599C" w:rsidRPr="00B228D7" w:rsidRDefault="007E599C" w:rsidP="007E599C">
      <w:pPr>
        <w:spacing w:before="120" w:after="120" w:line="276" w:lineRule="auto"/>
        <w:rPr>
          <w:rFonts w:eastAsia="Avenir Next LT Pro" w:cs="Avenir Next LT Pro"/>
          <w:b/>
          <w:bCs/>
          <w:color w:val="000000"/>
          <w:szCs w:val="24"/>
        </w:rPr>
      </w:pPr>
      <w:r w:rsidRPr="00B228D7">
        <w:rPr>
          <w:rFonts w:eastAsia="Avenir Next LT Pro" w:cs="Avenir Next LT Pro"/>
          <w:b/>
          <w:bCs/>
          <w:color w:val="000000"/>
          <w:szCs w:val="24"/>
        </w:rPr>
        <w:t>(Flip sign)</w:t>
      </w:r>
    </w:p>
    <w:p w14:paraId="25533B05" w14:textId="77777777" w:rsidR="007E599C" w:rsidRPr="00B228D7" w:rsidRDefault="007E599C" w:rsidP="007E599C">
      <w:pPr>
        <w:spacing w:before="120" w:after="120" w:line="276" w:lineRule="auto"/>
        <w:rPr>
          <w:rFonts w:eastAsia="Avenir Next LT Pro" w:cs="Avenir Next LT Pro"/>
          <w:i/>
          <w:iCs/>
          <w:color w:val="000000"/>
          <w:szCs w:val="24"/>
        </w:rPr>
      </w:pPr>
      <w:r w:rsidRPr="00B228D7">
        <w:rPr>
          <w:rFonts w:eastAsia="Avenir Next LT Pro" w:cs="Avenir Next LT Pro"/>
          <w:i/>
          <w:iCs/>
          <w:color w:val="000000"/>
          <w:szCs w:val="24"/>
        </w:rPr>
        <w:lastRenderedPageBreak/>
        <w:t>Jesus came for all these people. Did Jesus come for YOU?</w:t>
      </w:r>
    </w:p>
    <w:p w14:paraId="050C030A" w14:textId="77777777" w:rsidR="007E599C" w:rsidRPr="00842781" w:rsidRDefault="007E599C" w:rsidP="008F1568">
      <w:pPr>
        <w:pStyle w:val="Heading5"/>
      </w:pPr>
      <w:r w:rsidRPr="00842781">
        <w:t xml:space="preserve">Wait for the audience to respond. </w:t>
      </w:r>
    </w:p>
    <w:p w14:paraId="38DD5067" w14:textId="77777777" w:rsidR="007E599C" w:rsidRPr="00B228D7" w:rsidRDefault="007E599C" w:rsidP="007E599C">
      <w:pPr>
        <w:spacing w:before="120" w:after="120" w:line="276" w:lineRule="auto"/>
        <w:rPr>
          <w:rFonts w:eastAsia="Avenir Next LT Pro" w:cs="Avenir Next LT Pro"/>
          <w:bCs/>
          <w:i/>
          <w:color w:val="000000"/>
        </w:rPr>
      </w:pPr>
      <w:r w:rsidRPr="00B228D7">
        <w:rPr>
          <w:rFonts w:eastAsia="Avenir Next LT Pro" w:cs="Avenir Next LT Pro"/>
          <w:bCs/>
          <w:i/>
          <w:color w:val="000000"/>
        </w:rPr>
        <w:t>At Christmas time, we celebrate the gift of Jesus</w:t>
      </w:r>
      <w:r w:rsidRPr="00B228D7">
        <w:rPr>
          <w:rFonts w:eastAsia="Avenir Next LT Pro" w:cs="Avenir Next LT Pro"/>
          <w:bCs/>
          <w:i/>
          <w:iCs/>
          <w:color w:val="000000"/>
        </w:rPr>
        <w:t>.</w:t>
      </w:r>
      <w:r w:rsidRPr="00B228D7">
        <w:rPr>
          <w:rFonts w:eastAsia="Avenir Next LT Pro" w:cs="Avenir Next LT Pro"/>
          <w:bCs/>
          <w:i/>
          <w:color w:val="000000"/>
        </w:rPr>
        <w:t xml:space="preserve"> He was given to lead us back to God and to bring hope, purpose and fullness of life. Jesus wasn’t just born for adults or rich people or people from certain countries — he was born for </w:t>
      </w:r>
      <w:r w:rsidRPr="00B228D7">
        <w:rPr>
          <w:rFonts w:eastAsia="Avenir Next LT Pro" w:cs="Avenir Next LT Pro"/>
          <w:bCs/>
          <w:i/>
          <w:color w:val="000000"/>
          <w:u w:val="single"/>
        </w:rPr>
        <w:t>everyone</w:t>
      </w:r>
      <w:r w:rsidRPr="00B228D7">
        <w:rPr>
          <w:rFonts w:eastAsia="Avenir Next LT Pro" w:cs="Avenir Next LT Pro"/>
          <w:bCs/>
          <w:i/>
          <w:color w:val="000000"/>
        </w:rPr>
        <w:t>! Everyone can receive the gift of Jesus!</w:t>
      </w:r>
    </w:p>
    <w:p w14:paraId="1D625AFC" w14:textId="77777777" w:rsidR="007E599C" w:rsidRPr="00B228D7" w:rsidRDefault="007E599C" w:rsidP="007E599C">
      <w:pPr>
        <w:spacing w:before="120" w:after="120" w:line="276" w:lineRule="auto"/>
        <w:rPr>
          <w:rFonts w:eastAsia="Avenir Next LT Pro" w:cs="Avenir Next LT Pro"/>
          <w:bCs/>
          <w:i/>
          <w:color w:val="000000"/>
        </w:rPr>
      </w:pPr>
      <w:r w:rsidRPr="00B228D7">
        <w:rPr>
          <w:rFonts w:eastAsia="Avenir Next LT Pro" w:cs="Avenir Next LT Pro"/>
          <w:bCs/>
          <w:i/>
          <w:color w:val="000000"/>
        </w:rPr>
        <w:t xml:space="preserve">In Luke 2:8-10, an angel tells some shepherds that Jesus has been born. </w:t>
      </w:r>
      <w:r w:rsidRPr="00B228D7">
        <w:rPr>
          <w:rFonts w:eastAsia="Avenir Next LT Pro" w:cs="Avenir Next LT Pro"/>
          <w:bCs/>
          <w:i/>
          <w:iCs/>
          <w:color w:val="000000"/>
        </w:rPr>
        <w:t>Luke</w:t>
      </w:r>
      <w:r w:rsidRPr="00B228D7">
        <w:rPr>
          <w:rFonts w:eastAsia="Avenir Next LT Pro" w:cs="Avenir Next LT Pro"/>
          <w:bCs/>
          <w:i/>
          <w:color w:val="000000"/>
        </w:rPr>
        <w:t xml:space="preserve"> says,</w:t>
      </w:r>
    </w:p>
    <w:p w14:paraId="614927AC" w14:textId="77777777" w:rsidR="007E599C" w:rsidRPr="00B228D7" w:rsidRDefault="007E599C" w:rsidP="007E599C">
      <w:pPr>
        <w:spacing w:before="120" w:after="120" w:line="276" w:lineRule="auto"/>
        <w:rPr>
          <w:rFonts w:eastAsia="Avenir Next LT Pro" w:cs="Avenir Next LT Pro"/>
          <w:bCs/>
          <w:i/>
          <w:color w:val="000000"/>
        </w:rPr>
      </w:pPr>
      <w:r w:rsidRPr="00B228D7">
        <w:rPr>
          <w:rFonts w:eastAsia="Avenir Next LT Pro" w:cs="Avenir Next LT Pro"/>
          <w:bCs/>
          <w:i/>
          <w:color w:val="000000"/>
        </w:rPr>
        <w:t>“</w:t>
      </w:r>
      <w:r w:rsidRPr="00B228D7">
        <w:rPr>
          <w:rFonts w:eastAsia="Avenir Next LT Pro" w:cs="Avenir Next LT Pro"/>
          <w:bCs/>
          <w:i/>
          <w:color w:val="000000"/>
          <w:vertAlign w:val="superscript"/>
        </w:rPr>
        <w:t>8</w:t>
      </w:r>
      <w:r w:rsidRPr="00B228D7">
        <w:rPr>
          <w:rFonts w:eastAsia="Avenir Next LT Pro" w:cs="Avenir Next LT Pro"/>
          <w:bCs/>
          <w:i/>
          <w:color w:val="000000"/>
        </w:rPr>
        <w:t xml:space="preserve"> That night there were shepherds staying in the fields nearby, guarding their flocks of sheep. </w:t>
      </w:r>
      <w:r w:rsidRPr="00B228D7">
        <w:rPr>
          <w:rFonts w:eastAsia="Avenir Next LT Pro" w:cs="Avenir Next LT Pro"/>
          <w:bCs/>
          <w:i/>
          <w:color w:val="000000"/>
          <w:vertAlign w:val="superscript"/>
        </w:rPr>
        <w:t xml:space="preserve">9 </w:t>
      </w:r>
      <w:r w:rsidRPr="00B228D7">
        <w:rPr>
          <w:rFonts w:eastAsia="Avenir Next LT Pro" w:cs="Avenir Next LT Pro"/>
          <w:bCs/>
          <w:i/>
          <w:color w:val="000000"/>
        </w:rPr>
        <w:t xml:space="preserve">Suddenly, an angel of the Lord appeared among them, and the radiance of the Lord’s glory surrounded them. They were terrified, </w:t>
      </w:r>
      <w:r w:rsidRPr="00B228D7">
        <w:rPr>
          <w:rFonts w:eastAsia="Avenir Next LT Pro" w:cs="Avenir Next LT Pro"/>
          <w:bCs/>
          <w:i/>
          <w:color w:val="000000"/>
          <w:vertAlign w:val="superscript"/>
        </w:rPr>
        <w:t xml:space="preserve">10 </w:t>
      </w:r>
      <w:r w:rsidRPr="00B228D7">
        <w:rPr>
          <w:rFonts w:eastAsia="Avenir Next LT Pro" w:cs="Avenir Next LT Pro"/>
          <w:bCs/>
          <w:i/>
          <w:color w:val="000000"/>
        </w:rPr>
        <w:t>but the angel reassured them. “Don’t be afraid!” he said. “I bring you good news that will bring great joy to all people.”</w:t>
      </w:r>
      <w:r w:rsidRPr="00B228D7">
        <w:rPr>
          <w:rStyle w:val="FootnoteReference"/>
          <w:rFonts w:eastAsia="Avenir Next LT Pro" w:cs="Avenir Next LT Pro"/>
          <w:bCs/>
          <w:i/>
          <w:color w:val="000000"/>
        </w:rPr>
        <w:footnoteReference w:id="3"/>
      </w:r>
    </w:p>
    <w:p w14:paraId="3415BE8E" w14:textId="4F481DEA" w:rsidR="007E599C" w:rsidRPr="00B228D7" w:rsidRDefault="007E599C" w:rsidP="008F1568">
      <w:pPr>
        <w:spacing w:before="120" w:after="120" w:line="276" w:lineRule="auto"/>
        <w:rPr>
          <w:rFonts w:eastAsia="Avenir Next LT Pro" w:cs="Avenir Next LT Pro"/>
          <w:bCs/>
          <w:i/>
          <w:iCs/>
          <w:color w:val="000000"/>
        </w:rPr>
      </w:pPr>
      <w:r w:rsidRPr="00B228D7">
        <w:rPr>
          <w:rFonts w:eastAsia="Avenir Next LT Pro" w:cs="Avenir Next LT Pro"/>
          <w:bCs/>
          <w:i/>
          <w:iCs/>
          <w:color w:val="000000"/>
        </w:rPr>
        <w:t xml:space="preserve">Did you hear that? The angel said that the gift of Jesus would bring great joy to </w:t>
      </w:r>
      <w:r w:rsidRPr="00B228D7">
        <w:rPr>
          <w:rFonts w:eastAsia="Avenir Next LT Pro" w:cs="Avenir Next LT Pro"/>
          <w:bCs/>
          <w:i/>
          <w:iCs/>
          <w:color w:val="000000"/>
          <w:u w:val="single"/>
        </w:rPr>
        <w:t>“all people</w:t>
      </w:r>
      <w:r w:rsidRPr="00B228D7">
        <w:rPr>
          <w:rFonts w:eastAsia="Avenir Next LT Pro" w:cs="Avenir Next LT Pro"/>
          <w:bCs/>
          <w:i/>
          <w:iCs/>
          <w:color w:val="000000"/>
        </w:rPr>
        <w:t xml:space="preserve">”. Not just some people, </w:t>
      </w:r>
      <w:r w:rsidRPr="00B228D7">
        <w:rPr>
          <w:rFonts w:eastAsia="Avenir Next LT Pro" w:cs="Avenir Next LT Pro"/>
          <w:bCs/>
          <w:i/>
          <w:iCs/>
          <w:color w:val="000000"/>
          <w:u w:val="single"/>
        </w:rPr>
        <w:t>all people</w:t>
      </w:r>
      <w:r w:rsidRPr="00B228D7">
        <w:rPr>
          <w:rFonts w:eastAsia="Avenir Next LT Pro" w:cs="Avenir Next LT Pro"/>
          <w:bCs/>
          <w:i/>
          <w:iCs/>
          <w:color w:val="000000"/>
        </w:rPr>
        <w:t>. And who did God choose to announce Jesus’ birth to? Not fancy or popular people, but shepherds who were out in fields with sheep. Jesus came for all people everywhere, for rich and poor, near and far, young and old. He came for everyone!</w:t>
      </w:r>
    </w:p>
    <w:p w14:paraId="76D1D4BF" w14:textId="77777777" w:rsidR="008F1568" w:rsidRPr="008F1568" w:rsidRDefault="008F1568" w:rsidP="008F1568">
      <w:pPr>
        <w:spacing w:before="120" w:after="120" w:line="276" w:lineRule="auto"/>
        <w:rPr>
          <w:rFonts w:eastAsia="Avenir Next LT Pro" w:cs="Avenir Next LT Pro"/>
          <w:bCs/>
          <w:i/>
          <w:iCs/>
        </w:rPr>
      </w:pPr>
    </w:p>
    <w:p w14:paraId="413C1511" w14:textId="77777777" w:rsidR="007E599C" w:rsidRDefault="007E599C" w:rsidP="008F1568">
      <w:pPr>
        <w:pStyle w:val="Heading3"/>
      </w:pPr>
      <w:r w:rsidRPr="3EACE154">
        <w:t>Prayer</w:t>
      </w:r>
    </w:p>
    <w:p w14:paraId="390111F5" w14:textId="77777777" w:rsidR="007E599C" w:rsidRPr="00B228D7" w:rsidRDefault="007E599C" w:rsidP="007E599C">
      <w:pPr>
        <w:spacing w:before="120" w:after="120" w:line="276" w:lineRule="auto"/>
        <w:rPr>
          <w:rFonts w:eastAsia="Avenir Next LT Pro" w:cs="Avenir Next LT Pro"/>
          <w:i/>
          <w:iCs/>
          <w:color w:val="000000"/>
          <w:szCs w:val="24"/>
        </w:rPr>
      </w:pPr>
      <w:r w:rsidRPr="00B228D7">
        <w:rPr>
          <w:rFonts w:eastAsia="Avenir Next LT Pro" w:cs="Avenir Next LT Pro"/>
          <w:i/>
          <w:iCs/>
          <w:color w:val="000000"/>
          <w:szCs w:val="24"/>
        </w:rPr>
        <w:t xml:space="preserve">Dear God, </w:t>
      </w:r>
    </w:p>
    <w:p w14:paraId="791AA33D" w14:textId="77777777" w:rsidR="007E599C" w:rsidRPr="00B228D7" w:rsidRDefault="007E599C" w:rsidP="007E599C">
      <w:pPr>
        <w:spacing w:before="120" w:after="120" w:line="276" w:lineRule="auto"/>
        <w:rPr>
          <w:rFonts w:eastAsia="Avenir Next LT Pro" w:cs="Avenir Next LT Pro"/>
          <w:i/>
          <w:iCs/>
          <w:color w:val="000000"/>
          <w:szCs w:val="24"/>
        </w:rPr>
      </w:pPr>
      <w:r w:rsidRPr="00B228D7">
        <w:rPr>
          <w:rFonts w:eastAsia="Avenir Next LT Pro" w:cs="Avenir Next LT Pro"/>
          <w:i/>
          <w:iCs/>
          <w:color w:val="000000"/>
          <w:szCs w:val="24"/>
        </w:rPr>
        <w:t xml:space="preserve">Thank you for sending your </w:t>
      </w:r>
      <w:proofErr w:type="gramStart"/>
      <w:r w:rsidRPr="00B228D7">
        <w:rPr>
          <w:rFonts w:eastAsia="Avenir Next LT Pro" w:cs="Avenir Next LT Pro"/>
          <w:i/>
          <w:iCs/>
          <w:color w:val="000000"/>
          <w:szCs w:val="24"/>
        </w:rPr>
        <w:t>Son</w:t>
      </w:r>
      <w:proofErr w:type="gramEnd"/>
      <w:r w:rsidRPr="00B228D7">
        <w:rPr>
          <w:rFonts w:eastAsia="Avenir Next LT Pro" w:cs="Avenir Next LT Pro"/>
          <w:i/>
          <w:iCs/>
          <w:color w:val="000000"/>
          <w:szCs w:val="24"/>
        </w:rPr>
        <w:t xml:space="preserve"> into the world as a gift for all people. Thank you that everyone who chooses to follow you can find hope, joy and life through Jesus!</w:t>
      </w:r>
    </w:p>
    <w:p w14:paraId="2F08F3CB" w14:textId="0DF5670E" w:rsidR="00BA6514" w:rsidRPr="00B228D7" w:rsidRDefault="007E599C" w:rsidP="007E599C">
      <w:pPr>
        <w:spacing w:before="120" w:after="120" w:line="276" w:lineRule="auto"/>
        <w:rPr>
          <w:color w:val="000000"/>
          <w:szCs w:val="24"/>
        </w:rPr>
      </w:pPr>
      <w:r w:rsidRPr="00B228D7">
        <w:rPr>
          <w:rFonts w:eastAsia="Avenir Next LT Pro" w:cs="Avenir Next LT Pro"/>
          <w:i/>
          <w:color w:val="000000"/>
        </w:rPr>
        <w:t>In Jesus’ name, Amen</w:t>
      </w:r>
      <w:r w:rsidRPr="00B228D7">
        <w:rPr>
          <w:rFonts w:eastAsia="Avenir Next LT Pro" w:cs="Avenir Next LT Pro"/>
          <w:i/>
          <w:iCs/>
          <w:color w:val="000000"/>
        </w:rPr>
        <w:t>.</w:t>
      </w:r>
    </w:p>
    <w:p w14:paraId="057D8C5D" w14:textId="77777777" w:rsidR="00BA6514" w:rsidRPr="00B228D7" w:rsidRDefault="00BA6514" w:rsidP="00BA6514">
      <w:pPr>
        <w:spacing w:before="120" w:after="120" w:line="276" w:lineRule="auto"/>
        <w:rPr>
          <w:color w:val="000000"/>
          <w:szCs w:val="24"/>
        </w:rPr>
      </w:pPr>
    </w:p>
    <w:p w14:paraId="4FBCC063" w14:textId="13BBA7C9" w:rsidR="008B7CB9" w:rsidRPr="00C42C8A" w:rsidRDefault="008B7CB9" w:rsidP="00BA6514">
      <w:pPr>
        <w:spacing w:before="300" w:after="150" w:line="300" w:lineRule="auto"/>
        <w:rPr>
          <w:rFonts w:eastAsia="Avenir Next LT Pro" w:cs="Avenir Next LT Pro"/>
          <w:color w:val="000000"/>
        </w:rPr>
      </w:pPr>
    </w:p>
    <w:sectPr w:rsidR="008B7CB9" w:rsidRPr="00C42C8A"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E958C1" w14:textId="77777777" w:rsidR="00B55FC9" w:rsidRDefault="00B55FC9" w:rsidP="00BE7CB7">
      <w:r>
        <w:separator/>
      </w:r>
    </w:p>
  </w:endnote>
  <w:endnote w:type="continuationSeparator" w:id="0">
    <w:p w14:paraId="002FABDA" w14:textId="77777777" w:rsidR="00B55FC9" w:rsidRDefault="00B55FC9"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LT Pro">
    <w:altName w:val="Calibri"/>
    <w:panose1 w:val="020B0504020202020204"/>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panose1 w:val="020B0604020202020204"/>
    <w:charset w:val="00"/>
    <w:family w:val="roman"/>
    <w:pitch w:val="default"/>
  </w:font>
  <w:font w:name="Lucida Grande">
    <w:panose1 w:val="020B0600040502020204"/>
    <w:charset w:val="00"/>
    <w:family w:val="swiss"/>
    <w:pitch w:val="variable"/>
    <w:sig w:usb0="E1000AEF" w:usb1="5000A1FF" w:usb2="00000000" w:usb3="00000000" w:csb0="000001BF" w:csb1="00000000"/>
  </w:font>
  <w:font w:name="MS PMincho">
    <w:panose1 w:val="02020600040205080304"/>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panose1 w:val="020B0604020202020204"/>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9264"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&#13;&#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660F3" w14:textId="77777777" w:rsidR="00B55FC9" w:rsidRDefault="00B55FC9" w:rsidP="00BE7CB7">
      <w:r>
        <w:separator/>
      </w:r>
    </w:p>
  </w:footnote>
  <w:footnote w:type="continuationSeparator" w:id="0">
    <w:p w14:paraId="52DBB277" w14:textId="77777777" w:rsidR="00B55FC9" w:rsidRDefault="00B55FC9" w:rsidP="00BE7CB7">
      <w:r>
        <w:continuationSeparator/>
      </w:r>
    </w:p>
  </w:footnote>
  <w:footnote w:id="1">
    <w:p w14:paraId="53C172E0" w14:textId="77777777" w:rsidR="007E599C" w:rsidRPr="001730AD" w:rsidRDefault="007E599C" w:rsidP="007E599C">
      <w:pPr>
        <w:pStyle w:val="Footer"/>
      </w:pPr>
      <w:r w:rsidRPr="001730AD">
        <w:rPr>
          <w:rStyle w:val="FootnoteReference"/>
          <w:rFonts w:eastAsia="Avenir Next LT Pro" w:cs="Avenir Next LT Pro"/>
        </w:rPr>
        <w:footnoteRef/>
      </w:r>
      <w:r w:rsidRPr="001730AD">
        <w:t xml:space="preserve"> Luke 2:8-10 (NLT)</w:t>
      </w:r>
    </w:p>
  </w:footnote>
  <w:footnote w:id="2">
    <w:p w14:paraId="3F60DF54" w14:textId="77777777" w:rsidR="007E599C" w:rsidRPr="007E599C" w:rsidRDefault="007E599C" w:rsidP="007E599C">
      <w:pPr>
        <w:pStyle w:val="Footer"/>
      </w:pPr>
      <w:r w:rsidRPr="001730AD">
        <w:rPr>
          <w:rStyle w:val="FootnoteReference"/>
          <w:rFonts w:eastAsia="Avenir Next LT Pro" w:cs="Avenir Next LT Pro"/>
        </w:rPr>
        <w:footnoteRef/>
      </w:r>
      <w:r w:rsidRPr="001730AD">
        <w:t xml:space="preserve"> Luke 2:8-10 (NLT)</w:t>
      </w:r>
    </w:p>
  </w:footnote>
  <w:footnote w:id="3">
    <w:p w14:paraId="02647F33" w14:textId="77777777" w:rsidR="007E599C" w:rsidRPr="008F1568" w:rsidRDefault="007E599C" w:rsidP="008F1568">
      <w:pPr>
        <w:pStyle w:val="Footer"/>
      </w:pPr>
      <w:r w:rsidRPr="001730AD">
        <w:rPr>
          <w:rStyle w:val="FootnoteReference"/>
          <w:rFonts w:eastAsia="Avenir Next LT Pro" w:cs="Avenir Next LT Pro"/>
        </w:rPr>
        <w:footnoteRef/>
      </w:r>
      <w:r w:rsidRPr="001730AD">
        <w:t xml:space="preserve"> Luke 2:8-10 (NLT)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67456" behindDoc="1" locked="0" layoutInCell="1" allowOverlap="1" wp14:anchorId="2423F779" wp14:editId="503CC085">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69504" behindDoc="1" locked="0" layoutInCell="1" allowOverlap="1" wp14:anchorId="64C99515" wp14:editId="6F9C5B7D">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000F1D"/>
    <w:multiLevelType w:val="hybridMultilevel"/>
    <w:tmpl w:val="17A444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8133B98"/>
    <w:multiLevelType w:val="hybridMultilevel"/>
    <w:tmpl w:val="CB32D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2E02AA"/>
    <w:multiLevelType w:val="hybridMultilevel"/>
    <w:tmpl w:val="A4DC27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98F7BA6"/>
    <w:multiLevelType w:val="hybridMultilevel"/>
    <w:tmpl w:val="C96A5F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77E19A8"/>
    <w:multiLevelType w:val="hybridMultilevel"/>
    <w:tmpl w:val="DFBA7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DFC035F"/>
    <w:multiLevelType w:val="hybridMultilevel"/>
    <w:tmpl w:val="168080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825524C"/>
    <w:multiLevelType w:val="hybridMultilevel"/>
    <w:tmpl w:val="E0A0F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6"/>
  </w:num>
  <w:num w:numId="2" w16cid:durableId="1936089643">
    <w:abstractNumId w:val="5"/>
  </w:num>
  <w:num w:numId="3" w16cid:durableId="422457728">
    <w:abstractNumId w:val="15"/>
  </w:num>
  <w:num w:numId="4" w16cid:durableId="8338187">
    <w:abstractNumId w:val="9"/>
  </w:num>
  <w:num w:numId="5" w16cid:durableId="962033069">
    <w:abstractNumId w:val="17"/>
  </w:num>
  <w:num w:numId="6" w16cid:durableId="463500939">
    <w:abstractNumId w:val="34"/>
  </w:num>
  <w:num w:numId="7" w16cid:durableId="309217350">
    <w:abstractNumId w:val="3"/>
  </w:num>
  <w:num w:numId="8" w16cid:durableId="1152526543">
    <w:abstractNumId w:val="22"/>
  </w:num>
  <w:num w:numId="9" w16cid:durableId="2100714850">
    <w:abstractNumId w:val="0"/>
  </w:num>
  <w:num w:numId="10" w16cid:durableId="1837569452">
    <w:abstractNumId w:val="20"/>
  </w:num>
  <w:num w:numId="11" w16cid:durableId="582880305">
    <w:abstractNumId w:val="7"/>
  </w:num>
  <w:num w:numId="12" w16cid:durableId="1282952501">
    <w:abstractNumId w:val="31"/>
  </w:num>
  <w:num w:numId="13" w16cid:durableId="170606771">
    <w:abstractNumId w:val="30"/>
  </w:num>
  <w:num w:numId="14" w16cid:durableId="1501700985">
    <w:abstractNumId w:val="2"/>
  </w:num>
  <w:num w:numId="15" w16cid:durableId="1519083294">
    <w:abstractNumId w:val="12"/>
  </w:num>
  <w:num w:numId="16" w16cid:durableId="1013906">
    <w:abstractNumId w:val="13"/>
  </w:num>
  <w:num w:numId="17" w16cid:durableId="1873955739">
    <w:abstractNumId w:val="33"/>
  </w:num>
  <w:num w:numId="18" w16cid:durableId="510529545">
    <w:abstractNumId w:val="23"/>
  </w:num>
  <w:num w:numId="19" w16cid:durableId="1760371219">
    <w:abstractNumId w:val="32"/>
  </w:num>
  <w:num w:numId="20" w16cid:durableId="2082176210">
    <w:abstractNumId w:val="18"/>
  </w:num>
  <w:num w:numId="21" w16cid:durableId="2141995737">
    <w:abstractNumId w:val="19"/>
  </w:num>
  <w:num w:numId="22" w16cid:durableId="1326082403">
    <w:abstractNumId w:val="26"/>
  </w:num>
  <w:num w:numId="23" w16cid:durableId="55129230">
    <w:abstractNumId w:val="24"/>
  </w:num>
  <w:num w:numId="24" w16cid:durableId="104732725">
    <w:abstractNumId w:val="29"/>
  </w:num>
  <w:num w:numId="25" w16cid:durableId="1700010868">
    <w:abstractNumId w:val="27"/>
  </w:num>
  <w:num w:numId="26" w16cid:durableId="1737776701">
    <w:abstractNumId w:val="4"/>
  </w:num>
  <w:num w:numId="27" w16cid:durableId="1925912604">
    <w:abstractNumId w:val="6"/>
  </w:num>
  <w:num w:numId="28" w16cid:durableId="58331178">
    <w:abstractNumId w:val="28"/>
  </w:num>
  <w:num w:numId="29" w16cid:durableId="1402563448">
    <w:abstractNumId w:val="11"/>
  </w:num>
  <w:num w:numId="30" w16cid:durableId="1127815018">
    <w:abstractNumId w:val="1"/>
  </w:num>
  <w:num w:numId="31" w16cid:durableId="1197891957">
    <w:abstractNumId w:val="10"/>
  </w:num>
  <w:num w:numId="32" w16cid:durableId="288584196">
    <w:abstractNumId w:val="21"/>
  </w:num>
  <w:num w:numId="33" w16cid:durableId="872112526">
    <w:abstractNumId w:val="25"/>
  </w:num>
  <w:num w:numId="34" w16cid:durableId="1085567437">
    <w:abstractNumId w:val="8"/>
  </w:num>
  <w:num w:numId="35" w16cid:durableId="15688015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47F56"/>
    <w:rsid w:val="00052FB7"/>
    <w:rsid w:val="00055510"/>
    <w:rsid w:val="00062C0E"/>
    <w:rsid w:val="00077BFD"/>
    <w:rsid w:val="00081271"/>
    <w:rsid w:val="00092842"/>
    <w:rsid w:val="000A1ED9"/>
    <w:rsid w:val="000B2DC9"/>
    <w:rsid w:val="000D594B"/>
    <w:rsid w:val="000E506D"/>
    <w:rsid w:val="00113F7E"/>
    <w:rsid w:val="001341B0"/>
    <w:rsid w:val="00175E30"/>
    <w:rsid w:val="001773EB"/>
    <w:rsid w:val="00181E43"/>
    <w:rsid w:val="00194B44"/>
    <w:rsid w:val="00197C28"/>
    <w:rsid w:val="001B1E68"/>
    <w:rsid w:val="001B2997"/>
    <w:rsid w:val="001C3FC8"/>
    <w:rsid w:val="001E677C"/>
    <w:rsid w:val="002232EE"/>
    <w:rsid w:val="00234E83"/>
    <w:rsid w:val="00240CCD"/>
    <w:rsid w:val="00255FDD"/>
    <w:rsid w:val="0026754C"/>
    <w:rsid w:val="00281752"/>
    <w:rsid w:val="00283C4B"/>
    <w:rsid w:val="002A765E"/>
    <w:rsid w:val="002C6E7E"/>
    <w:rsid w:val="002D025D"/>
    <w:rsid w:val="002F5741"/>
    <w:rsid w:val="003140EF"/>
    <w:rsid w:val="003241DD"/>
    <w:rsid w:val="00337499"/>
    <w:rsid w:val="00370E85"/>
    <w:rsid w:val="00390AFE"/>
    <w:rsid w:val="00394ACC"/>
    <w:rsid w:val="003E07E3"/>
    <w:rsid w:val="003E464A"/>
    <w:rsid w:val="003F39BA"/>
    <w:rsid w:val="00413203"/>
    <w:rsid w:val="00413997"/>
    <w:rsid w:val="00441ED4"/>
    <w:rsid w:val="0044202B"/>
    <w:rsid w:val="00442197"/>
    <w:rsid w:val="004504CC"/>
    <w:rsid w:val="004700C9"/>
    <w:rsid w:val="0049427D"/>
    <w:rsid w:val="004A257A"/>
    <w:rsid w:val="004A3E64"/>
    <w:rsid w:val="004A4DC6"/>
    <w:rsid w:val="004B3795"/>
    <w:rsid w:val="004B79DE"/>
    <w:rsid w:val="004D61CA"/>
    <w:rsid w:val="004F0CB1"/>
    <w:rsid w:val="004F5EFF"/>
    <w:rsid w:val="004F62A1"/>
    <w:rsid w:val="00533FDC"/>
    <w:rsid w:val="0055178A"/>
    <w:rsid w:val="00556884"/>
    <w:rsid w:val="00562EF9"/>
    <w:rsid w:val="00563639"/>
    <w:rsid w:val="0057123E"/>
    <w:rsid w:val="00581500"/>
    <w:rsid w:val="00590848"/>
    <w:rsid w:val="005B7727"/>
    <w:rsid w:val="005C0A74"/>
    <w:rsid w:val="005F4CF3"/>
    <w:rsid w:val="006150D9"/>
    <w:rsid w:val="00617BFB"/>
    <w:rsid w:val="00623ABE"/>
    <w:rsid w:val="0063483B"/>
    <w:rsid w:val="0063617B"/>
    <w:rsid w:val="0063657D"/>
    <w:rsid w:val="006732D4"/>
    <w:rsid w:val="00681759"/>
    <w:rsid w:val="0068273B"/>
    <w:rsid w:val="00684EF4"/>
    <w:rsid w:val="00697EAF"/>
    <w:rsid w:val="00712319"/>
    <w:rsid w:val="00720D18"/>
    <w:rsid w:val="007342C4"/>
    <w:rsid w:val="00736672"/>
    <w:rsid w:val="00747D0E"/>
    <w:rsid w:val="00783E70"/>
    <w:rsid w:val="007A3A78"/>
    <w:rsid w:val="007A4F65"/>
    <w:rsid w:val="007B2ED7"/>
    <w:rsid w:val="007D52DB"/>
    <w:rsid w:val="007E599C"/>
    <w:rsid w:val="007F4E52"/>
    <w:rsid w:val="00805FE5"/>
    <w:rsid w:val="008061A8"/>
    <w:rsid w:val="00810E65"/>
    <w:rsid w:val="0087550C"/>
    <w:rsid w:val="008B7CB9"/>
    <w:rsid w:val="008D33F7"/>
    <w:rsid w:val="008E04A8"/>
    <w:rsid w:val="008F1568"/>
    <w:rsid w:val="008F5BAD"/>
    <w:rsid w:val="008F6E57"/>
    <w:rsid w:val="009026E6"/>
    <w:rsid w:val="009161D4"/>
    <w:rsid w:val="009320AC"/>
    <w:rsid w:val="00932E77"/>
    <w:rsid w:val="0094306F"/>
    <w:rsid w:val="0098499A"/>
    <w:rsid w:val="009C47DD"/>
    <w:rsid w:val="009C5836"/>
    <w:rsid w:val="009D1DAE"/>
    <w:rsid w:val="00A07BEE"/>
    <w:rsid w:val="00A24DD8"/>
    <w:rsid w:val="00A37D97"/>
    <w:rsid w:val="00A511E3"/>
    <w:rsid w:val="00A727AF"/>
    <w:rsid w:val="00A93C6A"/>
    <w:rsid w:val="00A9637E"/>
    <w:rsid w:val="00AB7BF9"/>
    <w:rsid w:val="00AC6E00"/>
    <w:rsid w:val="00AF1704"/>
    <w:rsid w:val="00AF1B02"/>
    <w:rsid w:val="00B0465B"/>
    <w:rsid w:val="00B228D7"/>
    <w:rsid w:val="00B359EA"/>
    <w:rsid w:val="00B36389"/>
    <w:rsid w:val="00B504A7"/>
    <w:rsid w:val="00B55FC9"/>
    <w:rsid w:val="00B74D8A"/>
    <w:rsid w:val="00B7541C"/>
    <w:rsid w:val="00B80D1F"/>
    <w:rsid w:val="00B844A6"/>
    <w:rsid w:val="00B969E8"/>
    <w:rsid w:val="00BA6514"/>
    <w:rsid w:val="00BB092E"/>
    <w:rsid w:val="00BC6522"/>
    <w:rsid w:val="00BD10BC"/>
    <w:rsid w:val="00BE10AC"/>
    <w:rsid w:val="00BE28F8"/>
    <w:rsid w:val="00BE2ECF"/>
    <w:rsid w:val="00BE48EC"/>
    <w:rsid w:val="00BE7CB7"/>
    <w:rsid w:val="00C152D1"/>
    <w:rsid w:val="00C37C79"/>
    <w:rsid w:val="00C42C8A"/>
    <w:rsid w:val="00C66106"/>
    <w:rsid w:val="00C82E87"/>
    <w:rsid w:val="00C87B4A"/>
    <w:rsid w:val="00C920FE"/>
    <w:rsid w:val="00C939F1"/>
    <w:rsid w:val="00CA3685"/>
    <w:rsid w:val="00CE4CE4"/>
    <w:rsid w:val="00CE5E6E"/>
    <w:rsid w:val="00CE6D2C"/>
    <w:rsid w:val="00CF34D4"/>
    <w:rsid w:val="00D15A06"/>
    <w:rsid w:val="00D3715A"/>
    <w:rsid w:val="00D77FD0"/>
    <w:rsid w:val="00D8009F"/>
    <w:rsid w:val="00D811FF"/>
    <w:rsid w:val="00D84756"/>
    <w:rsid w:val="00DB78BF"/>
    <w:rsid w:val="00DC7EF2"/>
    <w:rsid w:val="00DD563C"/>
    <w:rsid w:val="00E17EB1"/>
    <w:rsid w:val="00E2272A"/>
    <w:rsid w:val="00E23CF2"/>
    <w:rsid w:val="00E25737"/>
    <w:rsid w:val="00E306DC"/>
    <w:rsid w:val="00E310FD"/>
    <w:rsid w:val="00E47A6C"/>
    <w:rsid w:val="00E56718"/>
    <w:rsid w:val="00E6287D"/>
    <w:rsid w:val="00EA5221"/>
    <w:rsid w:val="00EB3BAE"/>
    <w:rsid w:val="00EC33CC"/>
    <w:rsid w:val="00EC796C"/>
    <w:rsid w:val="00EE5687"/>
    <w:rsid w:val="00EF39BB"/>
    <w:rsid w:val="00F076F1"/>
    <w:rsid w:val="00F16A47"/>
    <w:rsid w:val="00F16EAC"/>
    <w:rsid w:val="00F33711"/>
    <w:rsid w:val="00F3397E"/>
    <w:rsid w:val="00F51B0A"/>
    <w:rsid w:val="00F612A0"/>
    <w:rsid w:val="00F62EF4"/>
    <w:rsid w:val="00F77049"/>
    <w:rsid w:val="00F966CB"/>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AF1704"/>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63657D"/>
    <w:pPr>
      <w:spacing w:before="480" w:after="240"/>
      <w:outlineLvl w:val="2"/>
    </w:pPr>
    <w:rPr>
      <w:rFonts w:eastAsia="Avenir Next LT Pro" w:cs="Avenir Next LT Pro"/>
      <w:b/>
      <w:bCs/>
      <w:caps/>
      <w:color w:val="007B88"/>
      <w:spacing w:val="40"/>
      <w:sz w:val="26"/>
      <w:szCs w:val="24"/>
    </w:rPr>
  </w:style>
  <w:style w:type="paragraph" w:styleId="Heading4">
    <w:name w:val="heading 4"/>
    <w:basedOn w:val="Normal"/>
    <w:next w:val="Normal"/>
    <w:link w:val="Heading4Char"/>
    <w:uiPriority w:val="9"/>
    <w:unhideWhenUsed/>
    <w:qFormat/>
    <w:rsid w:val="00C42C8A"/>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63657D"/>
    <w:pPr>
      <w:spacing w:after="240"/>
      <w:outlineLvl w:val="4"/>
    </w:pPr>
    <w:rPr>
      <w:rFonts w:cs="Times New Roman (Body CS)"/>
      <w:b/>
      <w:bCs w:val="0"/>
      <w:color w:val="007B88"/>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F1704"/>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63657D"/>
    <w:rPr>
      <w:rFonts w:ascii="Avenir Next LT Pro" w:eastAsia="Avenir Next LT Pro" w:hAnsi="Avenir Next LT Pro" w:cs="Avenir Next LT Pro"/>
      <w:b/>
      <w:bCs/>
      <w:caps/>
      <w:color w:val="007B88"/>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u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u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u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C42C8A"/>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63657D"/>
    <w:rPr>
      <w:rFonts w:ascii="Avenir Next LT Pro" w:eastAsiaTheme="minorHAnsi" w:hAnsi="Avenir Next LT Pro" w:cs="Times New Roman (Body CS)"/>
      <w:b/>
      <w:color w:val="007B88"/>
      <w:sz w:val="24"/>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paragraph" w:styleId="Revision">
    <w:name w:val="Revision"/>
    <w:hidden/>
    <w:uiPriority w:val="99"/>
    <w:semiHidden/>
    <w:rsid w:val="00B504A7"/>
    <w:pPr>
      <w:spacing w:after="0"/>
    </w:pPr>
    <w:rPr>
      <w:rFonts w:ascii="Avenir Next LT Pro" w:eastAsiaTheme="minorHAnsi" w:hAnsi="Avenir Next LT Pro" w:cstheme="minorBidi"/>
      <w:sz w:val="24"/>
      <w:szCs w:val="22"/>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nasmacbookpro/Library/CloudStorage/OneDrive-TheSalvationArmy/Brand%20&amp;%20Marketing%20-%20Campaigns%20and%20Communications%201/BRA%20-%20Brand/CEAS%20BRA%20Easter%20Mission/2026/01892%20MIR%20CEAS26%20Faith%20Resources/Easter%20Sunday%20Integenerational%20-%20template%202026%20low%20ink.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11AA456E-674B-4D06-BFA7-1933A9078227}"/>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Easter Sunday Integenerational - template 2026 low ink.dotx</Template>
  <TotalTime>71</TotalTime>
  <Pages>8</Pages>
  <Words>1339</Words>
  <Characters>7638</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8960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Anna Bramble</cp:lastModifiedBy>
  <cp:revision>65</cp:revision>
  <cp:lastPrinted>2021-09-21T00:26:00Z</cp:lastPrinted>
  <dcterms:created xsi:type="dcterms:W3CDTF">2026-07-14T22:36:00Z</dcterms:created>
  <dcterms:modified xsi:type="dcterms:W3CDTF">2026-07-29T23:44:00Z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